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38C28" w14:textId="77777777" w:rsidR="00526F45" w:rsidRPr="003274C5" w:rsidRDefault="00526F45" w:rsidP="00496151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</w:p>
    <w:p w14:paraId="1E64B8DE" w14:textId="77777777" w:rsidR="00B1589B" w:rsidRPr="003274C5" w:rsidRDefault="00B1589B" w:rsidP="00496151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  <w:r w:rsidRPr="003274C5">
        <w:rPr>
          <w:rFonts w:ascii="Trebuchet MS" w:hAnsi="Trebuchet MS"/>
          <w:b/>
          <w:sz w:val="28"/>
        </w:rPr>
        <w:tab/>
      </w:r>
    </w:p>
    <w:p w14:paraId="1914EA6D" w14:textId="77777777" w:rsidR="0013614B" w:rsidRPr="003274C5" w:rsidRDefault="0013614B" w:rsidP="00496151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</w:p>
    <w:p w14:paraId="52721FE7" w14:textId="77777777" w:rsidR="00B1589B" w:rsidRPr="003274C5" w:rsidRDefault="00B1589B" w:rsidP="00496151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  <w:r w:rsidRPr="003274C5">
        <w:rPr>
          <w:rFonts w:ascii="Trebuchet MS" w:hAnsi="Trebuchet MS"/>
          <w:b/>
          <w:sz w:val="28"/>
        </w:rPr>
        <w:tab/>
      </w:r>
    </w:p>
    <w:p w14:paraId="7F3EC59E" w14:textId="77777777" w:rsidR="00B1589B" w:rsidRPr="003274C5" w:rsidRDefault="00B1589B" w:rsidP="00496151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</w:p>
    <w:p w14:paraId="26304366" w14:textId="77777777" w:rsidR="00B1589B" w:rsidRPr="003274C5" w:rsidRDefault="00B1589B" w:rsidP="00496151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</w:p>
    <w:p w14:paraId="2496636B" w14:textId="77777777" w:rsidR="00B1589B" w:rsidRPr="003274C5" w:rsidRDefault="00B1589B" w:rsidP="009160CC">
      <w:pPr>
        <w:keepNext w:val="0"/>
        <w:tabs>
          <w:tab w:val="left" w:pos="2268"/>
        </w:tabs>
        <w:rPr>
          <w:rFonts w:ascii="Trebuchet MS" w:hAnsi="Trebuchet MS"/>
          <w:b/>
          <w:sz w:val="28"/>
          <w:szCs w:val="28"/>
        </w:rPr>
      </w:pPr>
    </w:p>
    <w:p w14:paraId="3870BEA9" w14:textId="77777777" w:rsidR="00526F45" w:rsidRPr="003274C5" w:rsidRDefault="00526F45" w:rsidP="009160CC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</w:p>
    <w:tbl>
      <w:tblPr>
        <w:tblpPr w:leftFromText="142" w:rightFromText="142" w:vertAnchor="page" w:tblpY="9073"/>
        <w:tblOverlap w:val="never"/>
        <w:tblW w:w="96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357"/>
        <w:gridCol w:w="1224"/>
        <w:gridCol w:w="546"/>
        <w:gridCol w:w="567"/>
        <w:gridCol w:w="877"/>
        <w:gridCol w:w="867"/>
        <w:gridCol w:w="309"/>
        <w:gridCol w:w="309"/>
        <w:gridCol w:w="309"/>
        <w:gridCol w:w="309"/>
        <w:gridCol w:w="309"/>
        <w:gridCol w:w="309"/>
        <w:gridCol w:w="309"/>
        <w:gridCol w:w="309"/>
        <w:gridCol w:w="320"/>
        <w:gridCol w:w="219"/>
        <w:gridCol w:w="107"/>
        <w:gridCol w:w="309"/>
        <w:gridCol w:w="73"/>
        <w:gridCol w:w="236"/>
        <w:gridCol w:w="48"/>
        <w:gridCol w:w="261"/>
        <w:gridCol w:w="287"/>
        <w:gridCol w:w="252"/>
      </w:tblGrid>
      <w:tr w:rsidR="00B16E2E" w:rsidRPr="00540B60" w14:paraId="783A63FE" w14:textId="77777777" w:rsidTr="00420A9E">
        <w:trPr>
          <w:cantSplit/>
          <w:trHeight w:hRule="exact" w:val="284"/>
        </w:trPr>
        <w:tc>
          <w:tcPr>
            <w:tcW w:w="98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89D5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</w:p>
        </w:tc>
        <w:tc>
          <w:tcPr>
            <w:tcW w:w="593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7B6D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</w:p>
        </w:tc>
        <w:tc>
          <w:tcPr>
            <w:tcW w:w="11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E3976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</w:p>
        </w:tc>
        <w:tc>
          <w:tcPr>
            <w:tcW w:w="15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59F382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sz w:val="16"/>
                <w:szCs w:val="16"/>
              </w:rPr>
            </w:pPr>
          </w:p>
        </w:tc>
      </w:tr>
      <w:tr w:rsidR="00B16E2E" w:rsidRPr="00540B60" w14:paraId="33222D75" w14:textId="77777777" w:rsidTr="00420A9E">
        <w:trPr>
          <w:cantSplit/>
          <w:trHeight w:hRule="exact" w:val="284"/>
        </w:trPr>
        <w:tc>
          <w:tcPr>
            <w:tcW w:w="9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B0513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</w:p>
        </w:tc>
        <w:tc>
          <w:tcPr>
            <w:tcW w:w="5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EA93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E211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9D8F455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sz w:val="16"/>
                <w:szCs w:val="16"/>
              </w:rPr>
            </w:pPr>
          </w:p>
        </w:tc>
      </w:tr>
      <w:tr w:rsidR="00B16E2E" w:rsidRPr="00540B60" w14:paraId="69872EE8" w14:textId="77777777" w:rsidTr="00420A9E">
        <w:trPr>
          <w:cantSplit/>
          <w:trHeight w:hRule="exact" w:val="284"/>
        </w:trPr>
        <w:tc>
          <w:tcPr>
            <w:tcW w:w="9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6AD6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>/</w:t>
            </w:r>
          </w:p>
        </w:tc>
        <w:tc>
          <w:tcPr>
            <w:tcW w:w="5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748B1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AD4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2B15E9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sz w:val="16"/>
                <w:szCs w:val="16"/>
              </w:rPr>
            </w:pPr>
          </w:p>
        </w:tc>
      </w:tr>
      <w:tr w:rsidR="00B16E2E" w:rsidRPr="00540B60" w14:paraId="161FC8C1" w14:textId="77777777" w:rsidTr="00420A9E">
        <w:trPr>
          <w:cantSplit/>
          <w:trHeight w:hRule="exact" w:val="284"/>
        </w:trPr>
        <w:tc>
          <w:tcPr>
            <w:tcW w:w="9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1F68E2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Sprememba:</w:t>
            </w:r>
          </w:p>
        </w:tc>
        <w:tc>
          <w:tcPr>
            <w:tcW w:w="593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74E1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 xml:space="preserve">Opis spremembe: </w:t>
            </w: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C883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 xml:space="preserve">Datum </w:t>
            </w:r>
            <w:proofErr w:type="spellStart"/>
            <w:r w:rsidRPr="00CD52C2">
              <w:rPr>
                <w:rFonts w:ascii="Trebuchet MS" w:hAnsi="Trebuchet MS" w:cs="Arial"/>
                <w:sz w:val="12"/>
                <w:szCs w:val="12"/>
              </w:rPr>
              <w:t>spr</w:t>
            </w:r>
            <w:proofErr w:type="spellEnd"/>
            <w:r w:rsidRPr="00CD52C2">
              <w:rPr>
                <w:rFonts w:ascii="Trebuchet MS" w:hAnsi="Trebuchet MS" w:cs="Arial"/>
                <w:sz w:val="12"/>
                <w:szCs w:val="12"/>
              </w:rPr>
              <w:t xml:space="preserve">.: 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12F3C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Podpis:</w:t>
            </w:r>
          </w:p>
        </w:tc>
      </w:tr>
      <w:tr w:rsidR="00B16E2E" w:rsidRPr="00540B60" w14:paraId="4DC8D07B" w14:textId="77777777" w:rsidTr="00420A9E">
        <w:trPr>
          <w:cantSplit/>
          <w:trHeight w:hRule="exact" w:val="851"/>
        </w:trPr>
        <w:tc>
          <w:tcPr>
            <w:tcW w:w="4195" w:type="dxa"/>
            <w:gridSpan w:val="6"/>
            <w:tcBorders>
              <w:left w:val="single" w:sz="12" w:space="0" w:color="auto"/>
            </w:tcBorders>
          </w:tcPr>
          <w:p w14:paraId="5C656077" w14:textId="77777777" w:rsidR="00B16E2E" w:rsidRPr="00CD52C2" w:rsidRDefault="00F9438C" w:rsidP="00420A9E">
            <w:pPr>
              <w:tabs>
                <w:tab w:val="left" w:pos="1155"/>
              </w:tabs>
              <w:spacing w:before="40" w:line="240" w:lineRule="auto"/>
              <w:jc w:val="left"/>
              <w:rPr>
                <w:rFonts w:ascii="Trebuchet MS" w:hAnsi="Trebuchet MS" w:cs="Arial"/>
                <w:sz w:val="12"/>
                <w:szCs w:val="12"/>
              </w:rPr>
            </w:pPr>
            <w:r>
              <w:rPr>
                <w:rFonts w:ascii="Trebuchet MS" w:hAnsi="Trebuchet MS" w:cs="Arial"/>
                <w:noProof/>
                <w:sz w:val="12"/>
                <w:szCs w:val="12"/>
              </w:rPr>
              <w:pict w14:anchorId="274E5D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23" o:spid="_x0000_s2058" type="#_x0000_t75" style="position:absolute;margin-left:25pt;margin-top:2.15pt;width:117.65pt;height:39.4pt;z-index:-251658240;visibility:visible;mso-position-horizontal-relative:text;mso-position-vertical-relative:text">
                  <v:imagedata r:id="rId12" o:title=""/>
                </v:shape>
              </w:pict>
            </w:r>
            <w:r w:rsidR="00B16E2E" w:rsidRPr="00CD52C2">
              <w:rPr>
                <w:rFonts w:ascii="Trebuchet MS" w:hAnsi="Trebuchet MS" w:cs="Arial"/>
                <w:sz w:val="12"/>
                <w:szCs w:val="12"/>
              </w:rPr>
              <w:t>Investitor:</w:t>
            </w:r>
          </w:p>
          <w:p w14:paraId="3832929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left="567"/>
              <w:jc w:val="left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451" w:type="dxa"/>
            <w:gridSpan w:val="19"/>
            <w:tcBorders>
              <w:right w:val="single" w:sz="12" w:space="0" w:color="auto"/>
            </w:tcBorders>
          </w:tcPr>
          <w:p w14:paraId="072E9123" w14:textId="77777777" w:rsidR="00B16E2E" w:rsidRPr="00CD52C2" w:rsidRDefault="00B16E2E" w:rsidP="00420A9E">
            <w:pPr>
              <w:spacing w:before="40" w:line="240" w:lineRule="auto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Gradnja/Objekt:</w:t>
            </w:r>
          </w:p>
          <w:p w14:paraId="20829CDF" w14:textId="77777777" w:rsidR="00B16E2E" w:rsidRPr="00CD52C2" w:rsidRDefault="00B16E2E" w:rsidP="00420A9E">
            <w:pPr>
              <w:spacing w:line="240" w:lineRule="auto"/>
              <w:jc w:val="center"/>
              <w:rPr>
                <w:rFonts w:ascii="Trebuchet MS" w:hAnsi="Trebuchet MS" w:cs="Arial"/>
                <w:sz w:val="20"/>
              </w:rPr>
            </w:pPr>
            <w:r w:rsidRPr="00CD52C2">
              <w:rPr>
                <w:rFonts w:ascii="Trebuchet MS" w:hAnsi="Trebuchet MS" w:cs="Arial"/>
                <w:sz w:val="18"/>
                <w:szCs w:val="18"/>
              </w:rPr>
              <w:t>RTP 400/110-220/110/35/10 kV Divača / Rekonstrukcija transformacije 220/110 kV</w:t>
            </w:r>
          </w:p>
        </w:tc>
      </w:tr>
      <w:tr w:rsidR="00B16E2E" w:rsidRPr="00540B60" w14:paraId="52DE1F3E" w14:textId="77777777" w:rsidTr="00420A9E">
        <w:trPr>
          <w:cantSplit/>
          <w:trHeight w:hRule="exact" w:val="851"/>
        </w:trPr>
        <w:tc>
          <w:tcPr>
            <w:tcW w:w="4195" w:type="dxa"/>
            <w:gridSpan w:val="6"/>
            <w:tcBorders>
              <w:left w:val="single" w:sz="12" w:space="0" w:color="auto"/>
            </w:tcBorders>
          </w:tcPr>
          <w:p w14:paraId="2BF2E4BD" w14:textId="6E2F8064" w:rsidR="00B16E2E" w:rsidRDefault="00F9438C" w:rsidP="00420A9E">
            <w:pPr>
              <w:spacing w:before="20" w:line="160" w:lineRule="exact"/>
              <w:jc w:val="left"/>
              <w:rPr>
                <w:rFonts w:ascii="Trebuchet MS" w:hAnsi="Trebuchet MS" w:cs="Arial"/>
                <w:sz w:val="12"/>
                <w:szCs w:val="12"/>
              </w:rPr>
            </w:pPr>
            <w:r>
              <w:rPr>
                <w:rFonts w:ascii="Trebuchet MS" w:hAnsi="Trebuchet MS" w:cs="Arial"/>
                <w:noProof/>
                <w:sz w:val="12"/>
                <w:szCs w:val="12"/>
              </w:rPr>
              <w:pict w14:anchorId="11E49331">
                <v:group id="_x0000_s2059" style="position:absolute;margin-left:30.9pt;margin-top:4.85pt;width:43.95pt;height:33.9pt;z-index:251659264;mso-position-horizontal-relative:page;mso-position-vertical-relative:page" coordorigin="2,2" coordsize="1065,844">
                  <o:lock v:ext="edit" aspectratio="t"/>
                  <v:shape id="_x0000_s2060" style="position:absolute;left:231;top:120;width:381;height:726" coordsize="381,726" path="m298,566l,726,,564,224,444r,l230,438r5,-6l237,425r1,-9l238,416r-1,-7l235,403r-3,-6l228,392r-5,-5l217,385r-6,-2l204,383r,l198,383r-6,2l,487,,325,224,204r,l230,199r5,-7l237,185r1,-9l238,176r-1,-6l235,163r-3,-5l228,152r-5,-3l217,145r-6,-1l204,143r,l198,144r-6,1l,248,,86,127,18r,l142,12r,l156,7,172,4,187,1,204,r,l222,1r18,3l256,8r17,6l289,22r14,8l316,41r13,11l340,65r11,13l359,92r7,16l372,125r5,16l379,159r2,18l381,177r-2,17l377,211r-4,16l369,242r-8,15l354,271r-9,13l334,296r,l345,309r9,12l361,336r8,14l369,350r4,16l377,383r2,16l381,416r,l381,428r-2,11l377,451r-2,11l371,473r-4,10l358,503r-12,19l332,538r-16,15l298,566xe" fillcolor="#ef6b00" stroked="f">
                    <v:path arrowok="t"/>
                    <o:lock v:ext="edit" aspectratio="t"/>
                  </v:shape>
                  <v:shape id="_x0000_s2061" style="position:absolute;left:687;top:241;width:380;height:366" coordsize="380,366" path="m,366l,204,380,r,162l,366xe" fillcolor="#ef6b00" stroked="f">
                    <v:path arrowok="t"/>
                    <o:lock v:ext="edit" aspectratio="t"/>
                  </v:shape>
                  <v:shape id="_x0000_s2062" style="position:absolute;left:687;top:480;width:380;height:366" coordsize="380,366" path="m,366l,204,380,r,162l,366xe" fillcolor="#ef6b00" stroked="f">
                    <v:path arrowok="t"/>
                    <o:lock v:ext="edit" aspectratio="t"/>
                  </v:shape>
                  <v:shape id="_x0000_s2063" style="position:absolute;left:2;top:130;width:143;height:716" coordsize="143,716" path="m143,640l143,,,76,,716,143,640xe" fillcolor="#ef6b00" stroked="f">
                    <v:path arrowok="t"/>
                    <o:lock v:ext="edit" aspectratio="t"/>
                  </v:shape>
                  <v:shape id="_x0000_s2064" style="position:absolute;left:687;top:2;width:380;height:366" coordsize="380,366" path="m,366l,204,380,r,162l,366xe" fillcolor="#ef6b00" stroked="f">
                    <v:path arrowok="t"/>
                    <o:lock v:ext="edit" aspectratio="t"/>
                  </v:shape>
                  <w10:wrap anchorx="page" anchory="page"/>
                  <w10:anchorlock/>
                </v:group>
              </w:pict>
            </w:r>
            <w:r w:rsidR="00B16E2E" w:rsidRPr="000C2465">
              <w:rPr>
                <w:rFonts w:ascii="Trebuchet MS" w:hAnsi="Trebuchet MS" w:cs="Arial"/>
                <w:sz w:val="12"/>
                <w:szCs w:val="12"/>
              </w:rPr>
              <w:t>Projektant:</w:t>
            </w:r>
          </w:p>
          <w:p w14:paraId="203DE946" w14:textId="77777777" w:rsidR="00B16E2E" w:rsidRPr="00DA087A" w:rsidRDefault="00B16E2E" w:rsidP="00420A9E">
            <w:pPr>
              <w:spacing w:before="20" w:line="160" w:lineRule="exact"/>
              <w:ind w:left="1701"/>
              <w:jc w:val="left"/>
              <w:rPr>
                <w:rFonts w:ascii="Trebuchet MS" w:hAnsi="Trebuchet MS" w:cs="Arial"/>
                <w:b/>
                <w:color w:val="5F5F5F"/>
                <w:sz w:val="15"/>
                <w:szCs w:val="15"/>
              </w:rPr>
            </w:pPr>
            <w:r>
              <w:rPr>
                <w:rFonts w:ascii="Trebuchet MS" w:hAnsi="Trebuchet MS" w:cs="Arial"/>
                <w:b/>
                <w:color w:val="5F5F5F"/>
                <w:sz w:val="15"/>
                <w:szCs w:val="15"/>
              </w:rPr>
              <w:t>IBE, svetovanje,</w:t>
            </w:r>
            <w:r>
              <w:rPr>
                <w:rFonts w:ascii="Trebuchet MS" w:hAnsi="Trebuchet MS" w:cs="Arial"/>
                <w:b/>
                <w:color w:val="5F5F5F"/>
                <w:sz w:val="15"/>
                <w:szCs w:val="15"/>
              </w:rPr>
              <w:br/>
              <w:t>projektiranje in inženiring</w:t>
            </w:r>
            <w:r>
              <w:rPr>
                <w:rFonts w:ascii="Trebuchet MS" w:hAnsi="Trebuchet MS" w:cs="Arial"/>
                <w:b/>
                <w:color w:val="5F5F5F"/>
                <w:sz w:val="15"/>
                <w:szCs w:val="15"/>
              </w:rPr>
              <w:br/>
              <w:t>Ljubljana, Slovenija</w:t>
            </w:r>
          </w:p>
        </w:tc>
        <w:tc>
          <w:tcPr>
            <w:tcW w:w="5451" w:type="dxa"/>
            <w:gridSpan w:val="19"/>
            <w:tcBorders>
              <w:right w:val="single" w:sz="12" w:space="0" w:color="auto"/>
            </w:tcBorders>
          </w:tcPr>
          <w:p w14:paraId="022AE844" w14:textId="77777777" w:rsidR="00B16E2E" w:rsidRPr="00CD52C2" w:rsidRDefault="00B16E2E" w:rsidP="00420A9E">
            <w:pPr>
              <w:spacing w:before="40" w:after="80" w:line="240" w:lineRule="auto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Del objekta/sistem:</w:t>
            </w:r>
          </w:p>
          <w:p w14:paraId="431D3745" w14:textId="77777777" w:rsidR="00B16E2E" w:rsidRPr="00CD52C2" w:rsidRDefault="00B16E2E" w:rsidP="00420A9E">
            <w:pPr>
              <w:spacing w:line="240" w:lineRule="auto"/>
              <w:jc w:val="center"/>
              <w:rPr>
                <w:rFonts w:ascii="Trebuchet MS" w:hAnsi="Trebuchet MS" w:cs="Arial"/>
                <w:sz w:val="20"/>
              </w:rPr>
            </w:pPr>
            <w:r w:rsidRPr="00CD52C2">
              <w:rPr>
                <w:rFonts w:ascii="Trebuchet MS" w:hAnsi="Trebuchet MS" w:cs="Arial"/>
                <w:szCs w:val="22"/>
              </w:rPr>
              <w:t>/</w:t>
            </w:r>
          </w:p>
        </w:tc>
      </w:tr>
      <w:tr w:rsidR="00B16E2E" w:rsidRPr="00540B60" w14:paraId="245ED59F" w14:textId="77777777" w:rsidTr="00420A9E">
        <w:trPr>
          <w:cantSplit/>
          <w:trHeight w:hRule="exact" w:val="851"/>
        </w:trPr>
        <w:tc>
          <w:tcPr>
            <w:tcW w:w="4195" w:type="dxa"/>
            <w:gridSpan w:val="6"/>
            <w:tcBorders>
              <w:left w:val="single" w:sz="12" w:space="0" w:color="auto"/>
            </w:tcBorders>
          </w:tcPr>
          <w:p w14:paraId="2E6181D0" w14:textId="77777777" w:rsidR="00B16E2E" w:rsidRPr="00CD52C2" w:rsidRDefault="00B16E2E" w:rsidP="00420A9E">
            <w:pPr>
              <w:tabs>
                <w:tab w:val="left" w:pos="1155"/>
              </w:tabs>
              <w:spacing w:before="40" w:line="240" w:lineRule="auto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 xml:space="preserve"> </w:t>
            </w:r>
          </w:p>
          <w:p w14:paraId="6DBDDECD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left="567"/>
              <w:rPr>
                <w:rFonts w:ascii="Trebuchet MS" w:hAnsi="Trebuchet MS" w:cs="Arial"/>
                <w:sz w:val="18"/>
                <w:szCs w:val="18"/>
              </w:rPr>
            </w:pPr>
            <w:r w:rsidRPr="00CD52C2">
              <w:rPr>
                <w:rFonts w:ascii="Trebuchet MS" w:hAnsi="Trebuchet MS" w:cs="Arial"/>
                <w:sz w:val="18"/>
                <w:szCs w:val="18"/>
              </w:rPr>
              <w:t>/</w:t>
            </w:r>
          </w:p>
        </w:tc>
        <w:tc>
          <w:tcPr>
            <w:tcW w:w="5451" w:type="dxa"/>
            <w:gridSpan w:val="19"/>
            <w:tcBorders>
              <w:right w:val="single" w:sz="12" w:space="0" w:color="auto"/>
            </w:tcBorders>
          </w:tcPr>
          <w:p w14:paraId="2819614D" w14:textId="77777777" w:rsidR="00B16E2E" w:rsidRPr="00CD52C2" w:rsidRDefault="00B16E2E" w:rsidP="00420A9E">
            <w:pPr>
              <w:spacing w:before="40" w:after="80" w:line="240" w:lineRule="auto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Vrsta načrta:</w:t>
            </w:r>
          </w:p>
          <w:p w14:paraId="70B68024" w14:textId="77777777" w:rsidR="00B16E2E" w:rsidRPr="00CD52C2" w:rsidRDefault="00B16E2E" w:rsidP="00420A9E">
            <w:pPr>
              <w:spacing w:line="240" w:lineRule="auto"/>
              <w:jc w:val="center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Trebuchet MS" w:hAnsi="Trebuchet MS" w:cs="Arial"/>
                <w:szCs w:val="22"/>
              </w:rPr>
              <w:t>3 NAČRT S PODROČJA ELEKTROTEHNIKE</w:t>
            </w:r>
          </w:p>
        </w:tc>
      </w:tr>
      <w:tr w:rsidR="00B16E2E" w:rsidRPr="00540B60" w14:paraId="66A591CE" w14:textId="77777777" w:rsidTr="00420A9E">
        <w:trPr>
          <w:cantSplit/>
          <w:trHeight w:hRule="exact" w:val="369"/>
        </w:trPr>
        <w:tc>
          <w:tcPr>
            <w:tcW w:w="981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0801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szCs w:val="22"/>
              </w:rPr>
            </w:pPr>
          </w:p>
        </w:tc>
        <w:tc>
          <w:tcPr>
            <w:tcW w:w="23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06F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Ime in priimek: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F4F69" w14:textId="77777777" w:rsidR="00B16E2E" w:rsidRPr="003D7528" w:rsidRDefault="00B16E2E" w:rsidP="00420A9E">
            <w:pPr>
              <w:tabs>
                <w:tab w:val="left" w:pos="1155"/>
              </w:tabs>
              <w:spacing w:line="240" w:lineRule="auto"/>
              <w:ind w:right="-91"/>
              <w:jc w:val="center"/>
              <w:rPr>
                <w:rFonts w:ascii="Trebuchet MS" w:hAnsi="Trebuchet MS" w:cs="Arial"/>
                <w:sz w:val="14"/>
                <w:szCs w:val="14"/>
              </w:rPr>
            </w:pPr>
            <w:proofErr w:type="spellStart"/>
            <w:r w:rsidRPr="003D7528">
              <w:rPr>
                <w:rFonts w:ascii="Trebuchet MS" w:hAnsi="Trebuchet MS" w:cs="Arial"/>
                <w:sz w:val="14"/>
                <w:szCs w:val="14"/>
              </w:rPr>
              <w:t>Ident</w:t>
            </w:r>
            <w:proofErr w:type="spellEnd"/>
            <w:r w:rsidRPr="003D7528">
              <w:rPr>
                <w:rFonts w:ascii="Trebuchet MS" w:hAnsi="Trebuchet MS" w:cs="Arial"/>
                <w:sz w:val="14"/>
                <w:szCs w:val="14"/>
              </w:rPr>
              <w:t>. št.:</w:t>
            </w:r>
          </w:p>
        </w:tc>
        <w:tc>
          <w:tcPr>
            <w:tcW w:w="5451" w:type="dxa"/>
            <w:gridSpan w:val="19"/>
            <w:vMerge w:val="restart"/>
            <w:tcBorders>
              <w:right w:val="single" w:sz="12" w:space="0" w:color="auto"/>
            </w:tcBorders>
          </w:tcPr>
          <w:p w14:paraId="2A5642C4" w14:textId="77777777" w:rsidR="00B16E2E" w:rsidRPr="00CD52C2" w:rsidRDefault="00B16E2E" w:rsidP="00420A9E">
            <w:pPr>
              <w:spacing w:before="40" w:after="80" w:line="240" w:lineRule="auto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Vsebina risbe (dokumenta):</w:t>
            </w:r>
          </w:p>
          <w:p w14:paraId="4A4C27F4" w14:textId="77777777" w:rsidR="00B16E2E" w:rsidRPr="00CD52C2" w:rsidRDefault="00B16E2E" w:rsidP="00420A9E">
            <w:pPr>
              <w:spacing w:line="240" w:lineRule="auto"/>
              <w:jc w:val="center"/>
              <w:rPr>
                <w:rFonts w:ascii="Trebuchet MS" w:hAnsi="Trebuchet MS" w:cs="Arial"/>
                <w:sz w:val="20"/>
              </w:rPr>
            </w:pPr>
            <w:r w:rsidRPr="00CD52C2">
              <w:rPr>
                <w:rFonts w:ascii="Trebuchet MS" w:hAnsi="Trebuchet MS" w:cs="Arial"/>
                <w:szCs w:val="22"/>
              </w:rPr>
              <w:t>Tabela tehničnih podatkov</w:t>
            </w:r>
          </w:p>
        </w:tc>
      </w:tr>
      <w:tr w:rsidR="00B16E2E" w:rsidRPr="00540B60" w14:paraId="7777BD54" w14:textId="77777777" w:rsidTr="00420A9E">
        <w:trPr>
          <w:cantSplit/>
          <w:trHeight w:hRule="exact" w:val="369"/>
        </w:trPr>
        <w:tc>
          <w:tcPr>
            <w:tcW w:w="9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87B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right="-108"/>
              <w:jc w:val="left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Vodja projektiranja: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74CD" w14:textId="77777777" w:rsidR="00B16E2E" w:rsidRPr="00CD52C2" w:rsidRDefault="00B16E2E" w:rsidP="00420A9E">
            <w:pPr>
              <w:tabs>
                <w:tab w:val="left" w:pos="1155"/>
              </w:tabs>
              <w:spacing w:line="160" w:lineRule="exact"/>
              <w:ind w:right="-57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>mag. Marko Testen, univ. dipl. inž. el.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0AF6E512" w14:textId="77777777" w:rsidR="00B16E2E" w:rsidRPr="003D7528" w:rsidRDefault="00B16E2E" w:rsidP="00420A9E">
            <w:pPr>
              <w:tabs>
                <w:tab w:val="left" w:pos="1155"/>
              </w:tabs>
              <w:spacing w:line="240" w:lineRule="auto"/>
              <w:ind w:left="-163" w:right="-91"/>
              <w:jc w:val="right"/>
              <w:rPr>
                <w:rFonts w:ascii="Trebuchet MS" w:hAnsi="Trebuchet MS" w:cs="Arial"/>
                <w:sz w:val="14"/>
                <w:szCs w:val="14"/>
              </w:rPr>
            </w:pPr>
            <w:r w:rsidRPr="003D7528">
              <w:rPr>
                <w:rFonts w:ascii="Trebuchet MS" w:hAnsi="Trebuchet MS" w:cs="Arial"/>
                <w:sz w:val="14"/>
                <w:szCs w:val="14"/>
              </w:rPr>
              <w:t>IZS E-1293</w:t>
            </w:r>
          </w:p>
        </w:tc>
        <w:tc>
          <w:tcPr>
            <w:tcW w:w="5451" w:type="dxa"/>
            <w:gridSpan w:val="19"/>
            <w:vMerge/>
            <w:tcBorders>
              <w:right w:val="single" w:sz="12" w:space="0" w:color="auto"/>
            </w:tcBorders>
          </w:tcPr>
          <w:p w14:paraId="3CBE9C1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</w:tr>
      <w:tr w:rsidR="00B16E2E" w:rsidRPr="00540B60" w14:paraId="4F06626B" w14:textId="77777777" w:rsidTr="00420A9E">
        <w:trPr>
          <w:cantSplit/>
          <w:trHeight w:hRule="exact" w:val="369"/>
        </w:trPr>
        <w:tc>
          <w:tcPr>
            <w:tcW w:w="9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339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right="-108"/>
              <w:jc w:val="left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Pooblaščeni inženir: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9C8A" w14:textId="77777777" w:rsidR="00B16E2E" w:rsidRPr="00CD52C2" w:rsidRDefault="00B16E2E" w:rsidP="00420A9E">
            <w:pPr>
              <w:tabs>
                <w:tab w:val="left" w:pos="1155"/>
              </w:tabs>
              <w:spacing w:line="160" w:lineRule="exact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>Damjan Lenarčič, univ. dipl. inž. el.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6BEC49EC" w14:textId="77777777" w:rsidR="00B16E2E" w:rsidRPr="003D7528" w:rsidRDefault="00B16E2E" w:rsidP="00420A9E">
            <w:pPr>
              <w:tabs>
                <w:tab w:val="left" w:pos="1155"/>
              </w:tabs>
              <w:spacing w:line="240" w:lineRule="auto"/>
              <w:ind w:left="-163" w:right="-91"/>
              <w:jc w:val="right"/>
              <w:rPr>
                <w:rFonts w:ascii="Trebuchet MS" w:hAnsi="Trebuchet MS" w:cs="Arial"/>
                <w:sz w:val="14"/>
                <w:szCs w:val="14"/>
              </w:rPr>
            </w:pPr>
            <w:r w:rsidRPr="003D7528">
              <w:rPr>
                <w:rFonts w:ascii="Trebuchet MS" w:hAnsi="Trebuchet MS" w:cs="Arial"/>
                <w:sz w:val="14"/>
                <w:szCs w:val="14"/>
              </w:rPr>
              <w:t>IZS E-0076</w:t>
            </w:r>
          </w:p>
        </w:tc>
        <w:tc>
          <w:tcPr>
            <w:tcW w:w="5451" w:type="dxa"/>
            <w:gridSpan w:val="19"/>
            <w:vMerge/>
            <w:tcBorders>
              <w:right w:val="single" w:sz="12" w:space="0" w:color="auto"/>
            </w:tcBorders>
          </w:tcPr>
          <w:p w14:paraId="62DCE33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</w:tr>
      <w:tr w:rsidR="00B16E2E" w:rsidRPr="00540B60" w14:paraId="03608F59" w14:textId="77777777" w:rsidTr="00420A9E">
        <w:trPr>
          <w:cantSplit/>
          <w:trHeight w:hRule="exact" w:val="369"/>
        </w:trPr>
        <w:tc>
          <w:tcPr>
            <w:tcW w:w="9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72B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right="-108"/>
              <w:jc w:val="left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 xml:space="preserve"> 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D4FE" w14:textId="77777777" w:rsidR="00B16E2E" w:rsidRPr="00CD52C2" w:rsidRDefault="00B16E2E" w:rsidP="00420A9E">
            <w:pPr>
              <w:tabs>
                <w:tab w:val="left" w:pos="1155"/>
              </w:tabs>
              <w:spacing w:line="160" w:lineRule="exact"/>
              <w:jc w:val="left"/>
              <w:rPr>
                <w:rFonts w:ascii="Trebuchet MS" w:hAnsi="Trebuchet MS" w:cs="Arial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29C7D251" w14:textId="77777777" w:rsidR="00B16E2E" w:rsidRPr="003D7528" w:rsidRDefault="00B16E2E" w:rsidP="00420A9E">
            <w:pPr>
              <w:tabs>
                <w:tab w:val="left" w:pos="1155"/>
              </w:tabs>
              <w:spacing w:line="240" w:lineRule="auto"/>
              <w:ind w:left="-163" w:right="-91"/>
              <w:jc w:val="right"/>
              <w:rPr>
                <w:rFonts w:ascii="Trebuchet MS" w:hAnsi="Trebuchet MS" w:cs="Arial"/>
                <w:sz w:val="14"/>
                <w:szCs w:val="14"/>
              </w:rPr>
            </w:pPr>
            <w:r w:rsidRPr="003D7528">
              <w:rPr>
                <w:rFonts w:ascii="Trebuchet MS" w:hAnsi="Trebuchet MS" w:cs="Arial"/>
                <w:sz w:val="14"/>
                <w:szCs w:val="14"/>
              </w:rPr>
              <w:t xml:space="preserve"> </w:t>
            </w:r>
          </w:p>
        </w:tc>
        <w:tc>
          <w:tcPr>
            <w:tcW w:w="867" w:type="dxa"/>
            <w:vAlign w:val="center"/>
          </w:tcPr>
          <w:p w14:paraId="71DC302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Številka projekta:</w:t>
            </w:r>
          </w:p>
        </w:tc>
        <w:tc>
          <w:tcPr>
            <w:tcW w:w="2792" w:type="dxa"/>
            <w:gridSpan w:val="9"/>
            <w:vAlign w:val="bottom"/>
          </w:tcPr>
          <w:p w14:paraId="27317536" w14:textId="77777777" w:rsidR="00B16E2E" w:rsidRPr="00CD52C2" w:rsidRDefault="00B16E2E" w:rsidP="00420A9E">
            <w:pPr>
              <w:spacing w:line="240" w:lineRule="auto"/>
              <w:ind w:left="-8" w:right="-57"/>
              <w:jc w:val="left"/>
              <w:rPr>
                <w:rFonts w:ascii="Courier" w:hAnsi="Courier" w:cs="Arial"/>
                <w:sz w:val="27"/>
                <w:szCs w:val="27"/>
              </w:rPr>
            </w:pPr>
            <w:r w:rsidRPr="00CD52C2">
              <w:rPr>
                <w:rFonts w:ascii="Courier" w:hAnsi="Courier" w:cs="Arial"/>
                <w:sz w:val="27"/>
                <w:szCs w:val="27"/>
              </w:rPr>
              <w:t>R4DI01-A025/601</w:t>
            </w:r>
          </w:p>
        </w:tc>
        <w:tc>
          <w:tcPr>
            <w:tcW w:w="992" w:type="dxa"/>
            <w:gridSpan w:val="6"/>
            <w:tcBorders>
              <w:right w:val="nil"/>
            </w:tcBorders>
            <w:tcMar>
              <w:left w:w="113" w:type="dxa"/>
            </w:tcMar>
            <w:vAlign w:val="center"/>
          </w:tcPr>
          <w:p w14:paraId="2F6A4F17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left="-34" w:right="-23"/>
              <w:jc w:val="left"/>
              <w:rPr>
                <w:rFonts w:ascii="Trebuchet MS" w:hAnsi="Trebuchet MS" w:cs="Arial"/>
                <w:sz w:val="12"/>
                <w:szCs w:val="1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Vrsta dokumentacije:</w:t>
            </w:r>
          </w:p>
        </w:tc>
        <w:tc>
          <w:tcPr>
            <w:tcW w:w="800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14:paraId="1C690138" w14:textId="77777777" w:rsidR="00B16E2E" w:rsidRPr="00CD52C2" w:rsidRDefault="00B16E2E" w:rsidP="00420A9E">
            <w:pPr>
              <w:tabs>
                <w:tab w:val="left" w:pos="1077"/>
              </w:tabs>
              <w:spacing w:line="240" w:lineRule="auto"/>
              <w:jc w:val="right"/>
              <w:rPr>
                <w:rFonts w:ascii="Trebuchet MS" w:hAnsi="Trebuchet MS" w:cs="Arial"/>
                <w:sz w:val="27"/>
                <w:szCs w:val="27"/>
              </w:rPr>
            </w:pPr>
            <w:r w:rsidRPr="00CD52C2">
              <w:rPr>
                <w:rFonts w:ascii="Trebuchet MS" w:hAnsi="Trebuchet MS"/>
                <w:szCs w:val="22"/>
              </w:rPr>
              <w:t>DZR</w:t>
            </w:r>
          </w:p>
        </w:tc>
      </w:tr>
      <w:tr w:rsidR="00B16E2E" w:rsidRPr="00540B60" w14:paraId="3C4B2FF1" w14:textId="77777777" w:rsidTr="00420A9E">
        <w:trPr>
          <w:cantSplit/>
          <w:trHeight w:hRule="exact" w:val="312"/>
        </w:trPr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A68002E" w14:textId="77777777" w:rsidR="00B16E2E" w:rsidRPr="00CD52C2" w:rsidRDefault="00B16E2E" w:rsidP="00420A9E">
            <w:pPr>
              <w:tabs>
                <w:tab w:val="left" w:pos="1155"/>
              </w:tabs>
              <w:spacing w:before="40" w:line="240" w:lineRule="auto"/>
              <w:ind w:right="-108"/>
              <w:jc w:val="left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Izdelal:</w:t>
            </w:r>
          </w:p>
        </w:tc>
        <w:tc>
          <w:tcPr>
            <w:tcW w:w="23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BBD0C" w14:textId="77777777" w:rsidR="00B16E2E" w:rsidRPr="00CD52C2" w:rsidRDefault="00B16E2E" w:rsidP="00420A9E">
            <w:pPr>
              <w:tabs>
                <w:tab w:val="left" w:pos="1155"/>
              </w:tabs>
              <w:spacing w:line="160" w:lineRule="exact"/>
              <w:jc w:val="left"/>
              <w:rPr>
                <w:rFonts w:ascii="Trebuchet MS" w:hAnsi="Trebuchet MS" w:cs="Arial"/>
                <w:position w:val="-6"/>
                <w:sz w:val="16"/>
                <w:szCs w:val="16"/>
              </w:rPr>
            </w:pPr>
            <w:r w:rsidRPr="00CD52C2">
              <w:rPr>
                <w:rFonts w:ascii="Trebuchet MS" w:hAnsi="Trebuchet MS" w:cs="Arial"/>
                <w:sz w:val="16"/>
                <w:szCs w:val="16"/>
              </w:rPr>
              <w:t>/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right w:w="113" w:type="dxa"/>
            </w:tcMar>
            <w:vAlign w:val="center"/>
          </w:tcPr>
          <w:p w14:paraId="72F07B7A" w14:textId="77777777" w:rsidR="00B16E2E" w:rsidRPr="003D7528" w:rsidRDefault="00B16E2E" w:rsidP="00420A9E">
            <w:pPr>
              <w:tabs>
                <w:tab w:val="left" w:pos="1155"/>
              </w:tabs>
              <w:spacing w:line="240" w:lineRule="auto"/>
              <w:ind w:left="-163" w:right="-91"/>
              <w:jc w:val="right"/>
              <w:rPr>
                <w:rFonts w:ascii="Trebuchet MS" w:hAnsi="Trebuchet MS" w:cs="Arial"/>
                <w:sz w:val="14"/>
                <w:szCs w:val="14"/>
              </w:rPr>
            </w:pPr>
            <w:r w:rsidRPr="003D7528">
              <w:rPr>
                <w:rFonts w:ascii="Trebuchet MS" w:hAnsi="Trebuchet MS" w:cs="Arial"/>
                <w:sz w:val="14"/>
                <w:szCs w:val="14"/>
              </w:rPr>
              <w:t>/</w:t>
            </w:r>
          </w:p>
        </w:tc>
        <w:tc>
          <w:tcPr>
            <w:tcW w:w="867" w:type="dxa"/>
            <w:vMerge w:val="restart"/>
            <w:vAlign w:val="center"/>
          </w:tcPr>
          <w:p w14:paraId="0EBDFCE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Cs w:val="22"/>
              </w:rPr>
            </w:pPr>
            <w:proofErr w:type="spellStart"/>
            <w:r w:rsidRPr="00CD52C2">
              <w:rPr>
                <w:rFonts w:ascii="Trebuchet MS" w:hAnsi="Trebuchet MS" w:cs="Arial"/>
                <w:sz w:val="12"/>
                <w:szCs w:val="12"/>
              </w:rPr>
              <w:t>Klasifikac</w:t>
            </w:r>
            <w:proofErr w:type="spellEnd"/>
            <w:r w:rsidRPr="00CD52C2">
              <w:rPr>
                <w:rFonts w:ascii="Trebuchet MS" w:hAnsi="Trebuchet MS" w:cs="Arial"/>
                <w:sz w:val="12"/>
                <w:szCs w:val="12"/>
              </w:rPr>
              <w:t>. oznaka:</w:t>
            </w:r>
          </w:p>
        </w:tc>
        <w:tc>
          <w:tcPr>
            <w:tcW w:w="2792" w:type="dxa"/>
            <w:gridSpan w:val="9"/>
            <w:tcBorders>
              <w:bottom w:val="nil"/>
            </w:tcBorders>
            <w:vAlign w:val="bottom"/>
          </w:tcPr>
          <w:p w14:paraId="299C981E" w14:textId="77777777" w:rsidR="00B16E2E" w:rsidRPr="00CD52C2" w:rsidRDefault="00B16E2E" w:rsidP="00420A9E">
            <w:pPr>
              <w:spacing w:line="240" w:lineRule="auto"/>
              <w:ind w:left="-23" w:right="-255"/>
              <w:jc w:val="left"/>
              <w:rPr>
                <w:rFonts w:ascii="Courier" w:hAnsi="Courier" w:cs="Arial"/>
                <w:spacing w:val="120"/>
                <w:position w:val="-6"/>
                <w:sz w:val="32"/>
                <w:szCs w:val="32"/>
              </w:rPr>
            </w:pPr>
            <w:r>
              <w:rPr>
                <w:rFonts w:ascii="Courier" w:hAnsi="Courier" w:cs="Arial"/>
                <w:spacing w:val="120"/>
                <w:position w:val="-6"/>
                <w:sz w:val="32"/>
                <w:szCs w:val="32"/>
              </w:rPr>
              <w:t>CD</w:t>
            </w:r>
          </w:p>
        </w:tc>
        <w:tc>
          <w:tcPr>
            <w:tcW w:w="708" w:type="dxa"/>
            <w:gridSpan w:val="4"/>
            <w:vMerge w:val="restart"/>
            <w:tcBorders>
              <w:right w:val="nil"/>
            </w:tcBorders>
            <w:tcMar>
              <w:left w:w="85" w:type="dxa"/>
            </w:tcMar>
            <w:vAlign w:val="center"/>
          </w:tcPr>
          <w:p w14:paraId="77847B15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right="-71"/>
              <w:jc w:val="left"/>
              <w:rPr>
                <w:rFonts w:ascii="Trebuchet MS" w:hAnsi="Trebuchet MS" w:cs="Arial"/>
                <w:b/>
                <w:i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Stran/ strani:</w:t>
            </w:r>
          </w:p>
        </w:tc>
        <w:tc>
          <w:tcPr>
            <w:tcW w:w="1084" w:type="dxa"/>
            <w:gridSpan w:val="5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14:paraId="3072B9B5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ind w:left="-15"/>
              <w:jc w:val="right"/>
              <w:rPr>
                <w:rFonts w:ascii="Trebuchet MS" w:hAnsi="Trebuchet MS" w:cs="Arial"/>
                <w:sz w:val="27"/>
                <w:szCs w:val="27"/>
              </w:rPr>
            </w:pPr>
            <w:r w:rsidRPr="00CD52C2">
              <w:rPr>
                <w:szCs w:val="22"/>
              </w:rPr>
              <w:fldChar w:fldCharType="begin"/>
            </w:r>
            <w:r w:rsidRPr="00CD52C2">
              <w:rPr>
                <w:szCs w:val="22"/>
              </w:rPr>
              <w:instrText xml:space="preserve"> PAGE   \* MERGEFORMAT </w:instrText>
            </w:r>
            <w:r w:rsidRPr="00CD52C2">
              <w:rPr>
                <w:szCs w:val="22"/>
              </w:rPr>
              <w:fldChar w:fldCharType="separate"/>
            </w:r>
            <w:r w:rsidRPr="00CD52C2">
              <w:rPr>
                <w:rFonts w:ascii="Trebuchet MS" w:hAnsi="Trebuchet MS" w:cs="Arial"/>
                <w:sz w:val="27"/>
                <w:szCs w:val="27"/>
              </w:rPr>
              <w:t>1</w:t>
            </w:r>
            <w:r w:rsidRPr="00CD52C2">
              <w:rPr>
                <w:szCs w:val="22"/>
              </w:rPr>
              <w:fldChar w:fldCharType="end"/>
            </w:r>
            <w:r w:rsidRPr="00CD52C2">
              <w:rPr>
                <w:rFonts w:ascii="Trebuchet MS" w:hAnsi="Trebuchet MS" w:cs="Arial"/>
                <w:sz w:val="27"/>
                <w:szCs w:val="27"/>
              </w:rPr>
              <w:t>/</w:t>
            </w:r>
            <w:r w:rsidRPr="00B54BE0">
              <w:rPr>
                <w:rFonts w:ascii="Trebuchet MS" w:hAnsi="Trebuchet MS" w:cs="Arial"/>
                <w:sz w:val="27"/>
                <w:szCs w:val="27"/>
              </w:rPr>
              <w:t>12</w:t>
            </w:r>
          </w:p>
        </w:tc>
      </w:tr>
      <w:tr w:rsidR="00B16E2E" w:rsidRPr="00540B60" w14:paraId="5A8B85BA" w14:textId="77777777" w:rsidTr="00420A9E">
        <w:trPr>
          <w:cantSplit/>
          <w:trHeight w:hRule="exact" w:val="57"/>
        </w:trPr>
        <w:tc>
          <w:tcPr>
            <w:tcW w:w="98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B7B0C9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2337" w:type="dxa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9DCC4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877" w:type="dxa"/>
            <w:vMerge/>
            <w:tcBorders>
              <w:left w:val="single" w:sz="4" w:space="0" w:color="auto"/>
              <w:bottom w:val="single" w:sz="12" w:space="0" w:color="auto"/>
            </w:tcBorders>
            <w:tcMar>
              <w:right w:w="113" w:type="dxa"/>
            </w:tcMar>
          </w:tcPr>
          <w:p w14:paraId="02B1883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867" w:type="dxa"/>
            <w:vMerge/>
          </w:tcPr>
          <w:p w14:paraId="6FC3A56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14:paraId="3FAE6C0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73AEF3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0B68A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BAE0B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4B33F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EED1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77781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4775C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14:paraId="187E5F9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12" w:space="0" w:color="auto"/>
              <w:right w:val="nil"/>
            </w:tcBorders>
          </w:tcPr>
          <w:p w14:paraId="4324CBFD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  <w:tc>
          <w:tcPr>
            <w:tcW w:w="1084" w:type="dxa"/>
            <w:gridSpan w:val="5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5B276F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b/>
                <w:i/>
                <w:szCs w:val="22"/>
              </w:rPr>
            </w:pPr>
          </w:p>
        </w:tc>
      </w:tr>
      <w:tr w:rsidR="00B16E2E" w:rsidRPr="00540B60" w14:paraId="5F6D72C8" w14:textId="77777777" w:rsidTr="00420A9E">
        <w:trPr>
          <w:cantSplit/>
          <w:trHeight w:hRule="exact" w:val="312"/>
        </w:trPr>
        <w:tc>
          <w:tcPr>
            <w:tcW w:w="624" w:type="dxa"/>
            <w:vMerge w:val="restart"/>
            <w:tcBorders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14:paraId="359604D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b/>
                <w:i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Datum izdelave:</w:t>
            </w:r>
          </w:p>
        </w:tc>
        <w:tc>
          <w:tcPr>
            <w:tcW w:w="1581" w:type="dxa"/>
            <w:gridSpan w:val="2"/>
            <w:vMerge w:val="restart"/>
            <w:tcBorders>
              <w:left w:val="nil"/>
              <w:bottom w:val="single" w:sz="12" w:space="0" w:color="auto"/>
            </w:tcBorders>
            <w:tcMar>
              <w:right w:w="113" w:type="dxa"/>
            </w:tcMar>
            <w:vAlign w:val="bottom"/>
          </w:tcPr>
          <w:p w14:paraId="57457963" w14:textId="77777777" w:rsidR="00B16E2E" w:rsidRPr="00CD52C2" w:rsidRDefault="00B16E2E" w:rsidP="00420A9E">
            <w:pPr>
              <w:spacing w:after="20" w:line="240" w:lineRule="auto"/>
              <w:ind w:left="85"/>
              <w:jc w:val="right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Trebuchet MS" w:hAnsi="Trebuchet MS"/>
                <w:szCs w:val="16"/>
              </w:rPr>
              <w:t>27.03.2025</w:t>
            </w:r>
          </w:p>
        </w:tc>
        <w:tc>
          <w:tcPr>
            <w:tcW w:w="546" w:type="dxa"/>
            <w:vMerge w:val="restart"/>
            <w:tcBorders>
              <w:bottom w:val="single" w:sz="12" w:space="0" w:color="auto"/>
              <w:right w:val="nil"/>
            </w:tcBorders>
          </w:tcPr>
          <w:p w14:paraId="1F4EA269" w14:textId="77777777" w:rsidR="00B16E2E" w:rsidRPr="00CD52C2" w:rsidRDefault="00B16E2E" w:rsidP="00420A9E">
            <w:pPr>
              <w:tabs>
                <w:tab w:val="left" w:pos="1155"/>
              </w:tabs>
              <w:spacing w:before="40" w:line="240" w:lineRule="auto"/>
              <w:jc w:val="left"/>
              <w:rPr>
                <w:rFonts w:ascii="Trebuchet MS" w:hAnsi="Trebuchet MS" w:cs="Arial"/>
                <w:b/>
                <w:i/>
                <w:szCs w:val="22"/>
              </w:rPr>
            </w:pPr>
            <w:r w:rsidRPr="00CD52C2">
              <w:rPr>
                <w:rFonts w:ascii="Trebuchet MS" w:hAnsi="Trebuchet MS" w:cs="Arial"/>
                <w:sz w:val="12"/>
                <w:szCs w:val="12"/>
              </w:rPr>
              <w:t>Merilo:</w:t>
            </w:r>
          </w:p>
        </w:tc>
        <w:tc>
          <w:tcPr>
            <w:tcW w:w="1444" w:type="dxa"/>
            <w:gridSpan w:val="2"/>
            <w:vMerge w:val="restart"/>
            <w:tcBorders>
              <w:left w:val="nil"/>
              <w:bottom w:val="single" w:sz="12" w:space="0" w:color="auto"/>
            </w:tcBorders>
            <w:tcMar>
              <w:right w:w="113" w:type="dxa"/>
            </w:tcMar>
            <w:vAlign w:val="bottom"/>
          </w:tcPr>
          <w:p w14:paraId="26B948A6" w14:textId="77777777" w:rsidR="00B16E2E" w:rsidRPr="00CD52C2" w:rsidRDefault="00B16E2E" w:rsidP="00420A9E">
            <w:pPr>
              <w:tabs>
                <w:tab w:val="left" w:pos="1155"/>
              </w:tabs>
              <w:spacing w:after="20" w:line="240" w:lineRule="auto"/>
              <w:jc w:val="right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Trebuchet MS" w:hAnsi="Trebuchet MS" w:cs="Arial"/>
                <w:szCs w:val="22"/>
              </w:rPr>
              <w:t>/</w:t>
            </w:r>
          </w:p>
        </w:tc>
        <w:tc>
          <w:tcPr>
            <w:tcW w:w="867" w:type="dxa"/>
            <w:vMerge w:val="restart"/>
            <w:vAlign w:val="center"/>
          </w:tcPr>
          <w:p w14:paraId="2D24CC1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jc w:val="left"/>
              <w:rPr>
                <w:rFonts w:ascii="Trebuchet MS" w:hAnsi="Trebuchet MS" w:cs="Arial"/>
                <w:szCs w:val="22"/>
              </w:rPr>
            </w:pPr>
            <w:proofErr w:type="spellStart"/>
            <w:r w:rsidRPr="00CD52C2">
              <w:rPr>
                <w:rFonts w:ascii="Trebuchet MS" w:hAnsi="Trebuchet MS" w:cs="Arial"/>
                <w:sz w:val="12"/>
                <w:szCs w:val="12"/>
              </w:rPr>
              <w:t>Identifikac</w:t>
            </w:r>
            <w:proofErr w:type="spellEnd"/>
            <w:r w:rsidRPr="00CD52C2">
              <w:rPr>
                <w:rFonts w:ascii="Trebuchet MS" w:hAnsi="Trebuchet MS" w:cs="Arial"/>
                <w:sz w:val="12"/>
                <w:szCs w:val="12"/>
              </w:rPr>
              <w:t>. oznaka:</w:t>
            </w:r>
          </w:p>
        </w:tc>
        <w:tc>
          <w:tcPr>
            <w:tcW w:w="4332" w:type="dxa"/>
            <w:gridSpan w:val="17"/>
            <w:tcBorders>
              <w:bottom w:val="nil"/>
              <w:right w:val="nil"/>
            </w:tcBorders>
          </w:tcPr>
          <w:p w14:paraId="77B75D22" w14:textId="77777777" w:rsidR="00B16E2E" w:rsidRPr="00CD52C2" w:rsidRDefault="00B16E2E" w:rsidP="00420A9E">
            <w:pPr>
              <w:spacing w:after="120" w:line="220" w:lineRule="exact"/>
              <w:ind w:left="-23" w:right="-255"/>
              <w:jc w:val="left"/>
              <w:rPr>
                <w:rFonts w:ascii="Trebuchet MS" w:hAnsi="Trebuchet MS" w:cs="Arial"/>
                <w:szCs w:val="22"/>
              </w:rPr>
            </w:pPr>
            <w:r w:rsidRPr="00CD52C2">
              <w:rPr>
                <w:rFonts w:ascii="Courier" w:hAnsi="Courier" w:cs="Arial"/>
                <w:spacing w:val="120"/>
                <w:position w:val="-6"/>
                <w:sz w:val="32"/>
                <w:szCs w:val="32"/>
              </w:rPr>
              <w:t>R4DI01-6E1022</w:t>
            </w:r>
          </w:p>
        </w:tc>
        <w:tc>
          <w:tcPr>
            <w:tcW w:w="252" w:type="dxa"/>
            <w:tcBorders>
              <w:left w:val="nil"/>
              <w:bottom w:val="nil"/>
              <w:right w:val="single" w:sz="12" w:space="0" w:color="auto"/>
            </w:tcBorders>
          </w:tcPr>
          <w:p w14:paraId="507CD112" w14:textId="77777777" w:rsidR="00B16E2E" w:rsidRPr="00CD52C2" w:rsidRDefault="00B16E2E" w:rsidP="00420A9E">
            <w:pPr>
              <w:spacing w:line="240" w:lineRule="auto"/>
              <w:ind w:left="-118" w:right="-43"/>
              <w:jc w:val="right"/>
              <w:rPr>
                <w:rFonts w:ascii="Trebuchet MS" w:hAnsi="Trebuchet MS" w:cs="Arial"/>
                <w:sz w:val="10"/>
                <w:szCs w:val="10"/>
              </w:rPr>
            </w:pPr>
            <w:proofErr w:type="spellStart"/>
            <w:r w:rsidRPr="00CD52C2">
              <w:rPr>
                <w:rFonts w:ascii="Trebuchet MS" w:hAnsi="Trebuchet MS" w:cs="Arial"/>
                <w:sz w:val="10"/>
                <w:szCs w:val="10"/>
              </w:rPr>
              <w:t>Spr</w:t>
            </w:r>
            <w:proofErr w:type="spellEnd"/>
            <w:r w:rsidRPr="00CD52C2">
              <w:rPr>
                <w:rFonts w:ascii="Trebuchet MS" w:hAnsi="Trebuchet MS" w:cs="Arial"/>
                <w:sz w:val="10"/>
                <w:szCs w:val="10"/>
              </w:rPr>
              <w:t>.:</w:t>
            </w:r>
          </w:p>
        </w:tc>
      </w:tr>
      <w:tr w:rsidR="00B16E2E" w:rsidRPr="00540B60" w14:paraId="3ADAF381" w14:textId="77777777" w:rsidTr="00420A9E">
        <w:trPr>
          <w:cantSplit/>
          <w:trHeight w:hRule="exact" w:val="57"/>
        </w:trPr>
        <w:tc>
          <w:tcPr>
            <w:tcW w:w="62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4D95B4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19010A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EDBD0A7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1444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E0656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867" w:type="dxa"/>
            <w:vMerge/>
            <w:tcBorders>
              <w:bottom w:val="single" w:sz="12" w:space="0" w:color="auto"/>
            </w:tcBorders>
          </w:tcPr>
          <w:p w14:paraId="589F900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14:paraId="7C65A51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7CA021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7F43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0E73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B28E1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018D7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9C5C1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63DC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FD613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88A4A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22BA4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51BEA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14:paraId="770C5D6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539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068ADA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</w:tr>
      <w:tr w:rsidR="00B16E2E" w:rsidRPr="00540B60" w14:paraId="13531E23" w14:textId="77777777" w:rsidTr="00420A9E">
        <w:trPr>
          <w:cantSplit/>
          <w:trHeight w:hRule="exact" w:val="57"/>
        </w:trPr>
        <w:tc>
          <w:tcPr>
            <w:tcW w:w="62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BC5DC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675551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40E82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17174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E5DDD4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7C0DB2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262CE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96299C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C71146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EE8ED6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EA6A81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04AAA3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12FC8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6F255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F8EB2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61072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5C964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FCCD5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5F913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</w:tr>
      <w:tr w:rsidR="00B16E2E" w:rsidRPr="00540B60" w14:paraId="07AB2D6E" w14:textId="77777777" w:rsidTr="00420A9E">
        <w:trPr>
          <w:cantSplit/>
          <w:trHeight w:hRule="exact" w:val="284"/>
        </w:trPr>
        <w:tc>
          <w:tcPr>
            <w:tcW w:w="9646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E3CD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ascii="Trebuchet MS" w:hAnsi="Trebuchet MS" w:cs="Arial"/>
                <w:sz w:val="16"/>
                <w:szCs w:val="16"/>
              </w:rPr>
            </w:pPr>
          </w:p>
        </w:tc>
      </w:tr>
      <w:tr w:rsidR="00B16E2E" w:rsidRPr="00540B60" w14:paraId="536F1D6E" w14:textId="77777777" w:rsidTr="00420A9E">
        <w:trPr>
          <w:cantSplit/>
          <w:trHeight w:hRule="exact" w:val="57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CFA957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52BD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2CB055C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7E913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0D15245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7F1FFE6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096FF610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273F774A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48D0238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73F0D7F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799A600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3263781D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2D03BC97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0366AE59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B365F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14:paraId="1BA18A2B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E5B2E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CB918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5AF33" w14:textId="77777777" w:rsidR="00B16E2E" w:rsidRPr="00CD52C2" w:rsidRDefault="00B16E2E" w:rsidP="00420A9E">
            <w:pPr>
              <w:tabs>
                <w:tab w:val="left" w:pos="1155"/>
              </w:tabs>
              <w:spacing w:line="240" w:lineRule="auto"/>
              <w:rPr>
                <w:rFonts w:cs="Arial"/>
                <w:b/>
                <w:i/>
                <w:szCs w:val="22"/>
              </w:rPr>
            </w:pPr>
          </w:p>
        </w:tc>
      </w:tr>
    </w:tbl>
    <w:p w14:paraId="5AD7691C" w14:textId="77777777" w:rsidR="000E00ED" w:rsidRPr="003274C5" w:rsidRDefault="005762A5" w:rsidP="005762A5">
      <w:pPr>
        <w:keepNext w:val="0"/>
        <w:tabs>
          <w:tab w:val="left" w:pos="5235"/>
        </w:tabs>
        <w:rPr>
          <w:rFonts w:ascii="Trebuchet MS" w:hAnsi="Trebuchet MS"/>
          <w:b/>
          <w:sz w:val="28"/>
        </w:rPr>
      </w:pPr>
      <w:r w:rsidRPr="003274C5">
        <w:rPr>
          <w:rFonts w:ascii="Trebuchet MS" w:hAnsi="Trebuchet MS"/>
          <w:b/>
          <w:sz w:val="28"/>
        </w:rPr>
        <w:tab/>
      </w:r>
    </w:p>
    <w:p w14:paraId="14E850DC" w14:textId="77777777" w:rsidR="000E00ED" w:rsidRPr="003274C5" w:rsidRDefault="000E00ED" w:rsidP="00496151">
      <w:pPr>
        <w:keepNext w:val="0"/>
        <w:jc w:val="center"/>
        <w:rPr>
          <w:rFonts w:ascii="Trebuchet MS" w:hAnsi="Trebuchet MS"/>
          <w:b/>
          <w:sz w:val="28"/>
        </w:rPr>
      </w:pPr>
    </w:p>
    <w:p w14:paraId="2F72BACD" w14:textId="77777777" w:rsidR="00B1589B" w:rsidRPr="003274C5" w:rsidRDefault="00B1589B" w:rsidP="009160CC">
      <w:pPr>
        <w:keepNext w:val="0"/>
        <w:tabs>
          <w:tab w:val="left" w:pos="2268"/>
        </w:tabs>
        <w:rPr>
          <w:rFonts w:ascii="Trebuchet MS" w:hAnsi="Trebuchet MS"/>
          <w:b/>
          <w:sz w:val="28"/>
        </w:rPr>
      </w:pPr>
    </w:p>
    <w:p w14:paraId="5F750AC2" w14:textId="77777777" w:rsidR="00B1589B" w:rsidRPr="003274C5" w:rsidRDefault="00B1589B" w:rsidP="009160CC">
      <w:pPr>
        <w:keepNext w:val="0"/>
        <w:jc w:val="center"/>
        <w:rPr>
          <w:rFonts w:ascii="Trebuchet MS" w:hAnsi="Trebuchet MS"/>
          <w:b/>
          <w:sz w:val="28"/>
          <w:szCs w:val="28"/>
        </w:rPr>
      </w:pPr>
    </w:p>
    <w:p w14:paraId="282AAED6" w14:textId="77777777" w:rsidR="00526F45" w:rsidRPr="003274C5" w:rsidRDefault="00526F45" w:rsidP="009160CC">
      <w:pPr>
        <w:keepNext w:val="0"/>
        <w:jc w:val="center"/>
        <w:rPr>
          <w:rFonts w:ascii="Trebuchet MS" w:hAnsi="Trebuchet MS"/>
          <w:b/>
          <w:sz w:val="28"/>
        </w:rPr>
      </w:pPr>
    </w:p>
    <w:p w14:paraId="088212F9" w14:textId="77777777" w:rsidR="00B1589B" w:rsidRPr="003274C5" w:rsidRDefault="00B1589B" w:rsidP="009160CC">
      <w:pPr>
        <w:keepNext w:val="0"/>
        <w:tabs>
          <w:tab w:val="left" w:pos="1134"/>
        </w:tabs>
        <w:jc w:val="center"/>
        <w:rPr>
          <w:rFonts w:ascii="Trebuchet MS" w:hAnsi="Trebuchet MS"/>
          <w:b/>
          <w:sz w:val="28"/>
          <w:szCs w:val="28"/>
        </w:rPr>
      </w:pPr>
    </w:p>
    <w:p w14:paraId="011E9C06" w14:textId="77777777" w:rsidR="00526F45" w:rsidRPr="003274C5" w:rsidRDefault="00526F45" w:rsidP="009160CC">
      <w:pPr>
        <w:keepNext w:val="0"/>
        <w:tabs>
          <w:tab w:val="left" w:pos="1134"/>
        </w:tabs>
        <w:jc w:val="center"/>
        <w:rPr>
          <w:rFonts w:ascii="Trebuchet MS" w:hAnsi="Trebuchet MS"/>
        </w:rPr>
      </w:pPr>
    </w:p>
    <w:p w14:paraId="0E544330" w14:textId="77777777" w:rsidR="00B1589B" w:rsidRPr="003274C5" w:rsidRDefault="00B1589B" w:rsidP="009160CC">
      <w:pPr>
        <w:keepNext w:val="0"/>
        <w:tabs>
          <w:tab w:val="left" w:pos="1134"/>
        </w:tabs>
        <w:jc w:val="center"/>
        <w:rPr>
          <w:rFonts w:ascii="Trebuchet MS" w:hAnsi="Trebuchet MS"/>
        </w:rPr>
      </w:pPr>
    </w:p>
    <w:p w14:paraId="51A233F9" w14:textId="77777777" w:rsidR="00B1589B" w:rsidRPr="003274C5" w:rsidRDefault="00B1589B" w:rsidP="009160CC">
      <w:pPr>
        <w:keepNext w:val="0"/>
        <w:tabs>
          <w:tab w:val="left" w:pos="1134"/>
        </w:tabs>
        <w:jc w:val="center"/>
        <w:rPr>
          <w:rFonts w:ascii="Trebuchet MS" w:hAnsi="Trebuchet MS"/>
        </w:rPr>
      </w:pPr>
    </w:p>
    <w:p w14:paraId="56B0AAE3" w14:textId="77777777" w:rsidR="00B1589B" w:rsidRPr="003274C5" w:rsidRDefault="00B1589B" w:rsidP="009160CC">
      <w:pPr>
        <w:keepNext w:val="0"/>
        <w:tabs>
          <w:tab w:val="left" w:pos="993"/>
          <w:tab w:val="left" w:pos="1134"/>
          <w:tab w:val="left" w:pos="3686"/>
          <w:tab w:val="left" w:pos="4820"/>
        </w:tabs>
        <w:jc w:val="center"/>
        <w:rPr>
          <w:rFonts w:ascii="Trebuchet MS" w:hAnsi="Trebuchet MS"/>
        </w:rPr>
      </w:pPr>
    </w:p>
    <w:p w14:paraId="5298BD4D" w14:textId="77777777" w:rsidR="00B1589B" w:rsidRPr="003274C5" w:rsidRDefault="00B1589B" w:rsidP="009160CC">
      <w:pPr>
        <w:keepNext w:val="0"/>
        <w:tabs>
          <w:tab w:val="left" w:pos="993"/>
          <w:tab w:val="left" w:pos="3402"/>
        </w:tabs>
        <w:jc w:val="center"/>
        <w:rPr>
          <w:rFonts w:ascii="Trebuchet MS" w:hAnsi="Trebuchet MS"/>
          <w:b/>
          <w:sz w:val="28"/>
          <w:szCs w:val="28"/>
        </w:rPr>
      </w:pPr>
    </w:p>
    <w:p w14:paraId="48A30FF5" w14:textId="27BEA7F3" w:rsidR="00797061" w:rsidRPr="003274C5" w:rsidRDefault="00B23327" w:rsidP="0028357D">
      <w:pPr>
        <w:keepNext w:val="0"/>
        <w:tabs>
          <w:tab w:val="left" w:pos="5900"/>
          <w:tab w:val="left" w:pos="8180"/>
        </w:tabs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ab/>
      </w:r>
      <w:r w:rsidR="0028357D">
        <w:rPr>
          <w:rFonts w:ascii="Trebuchet MS" w:hAnsi="Trebuchet MS"/>
          <w:b/>
          <w:sz w:val="24"/>
        </w:rPr>
        <w:tab/>
      </w:r>
    </w:p>
    <w:p w14:paraId="32A813CE" w14:textId="77777777" w:rsidR="000E00ED" w:rsidRPr="003274C5" w:rsidRDefault="00D7519C" w:rsidP="00D7519C">
      <w:pPr>
        <w:keepNext w:val="0"/>
        <w:tabs>
          <w:tab w:val="left" w:pos="8594"/>
        </w:tabs>
        <w:rPr>
          <w:rFonts w:ascii="Trebuchet MS" w:hAnsi="Trebuchet MS"/>
          <w:b/>
          <w:sz w:val="24"/>
        </w:rPr>
      </w:pPr>
      <w:r w:rsidRPr="003274C5">
        <w:rPr>
          <w:rFonts w:ascii="Trebuchet MS" w:hAnsi="Trebuchet MS"/>
          <w:b/>
          <w:sz w:val="24"/>
        </w:rPr>
        <w:tab/>
      </w:r>
    </w:p>
    <w:p w14:paraId="750C8B97" w14:textId="77777777" w:rsidR="00794C5D" w:rsidRPr="003274C5" w:rsidRDefault="00794C5D" w:rsidP="009160CC">
      <w:pPr>
        <w:keepNext w:val="0"/>
        <w:jc w:val="center"/>
        <w:rPr>
          <w:rFonts w:ascii="Times New Roman" w:hAnsi="Times New Roman"/>
          <w:b/>
          <w:sz w:val="36"/>
          <w:szCs w:val="36"/>
        </w:rPr>
      </w:pPr>
      <w:r w:rsidRPr="003274C5">
        <w:rPr>
          <w:rFonts w:ascii="Times New Roman" w:hAnsi="Times New Roman"/>
          <w:b/>
          <w:sz w:val="36"/>
          <w:szCs w:val="36"/>
        </w:rPr>
        <w:lastRenderedPageBreak/>
        <w:t>V S E B I N A</w:t>
      </w:r>
    </w:p>
    <w:p w14:paraId="7D54242D" w14:textId="77777777" w:rsidR="00053BA9" w:rsidRPr="003274C5" w:rsidRDefault="00053BA9" w:rsidP="009160CC">
      <w:pPr>
        <w:keepNext w:val="0"/>
        <w:jc w:val="center"/>
        <w:rPr>
          <w:rFonts w:ascii="Times New Roman" w:hAnsi="Times New Roman"/>
          <w:b/>
          <w:sz w:val="36"/>
          <w:szCs w:val="36"/>
        </w:rPr>
      </w:pPr>
    </w:p>
    <w:p w14:paraId="036461DC" w14:textId="1AC2895B" w:rsidR="00F9438C" w:rsidRDefault="00C742F4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3274C5">
        <w:fldChar w:fldCharType="begin"/>
      </w:r>
      <w:r w:rsidRPr="003274C5">
        <w:instrText xml:space="preserve"> TOC \o "1-4" </w:instrText>
      </w:r>
      <w:r w:rsidRPr="003274C5">
        <w:fldChar w:fldCharType="separate"/>
      </w:r>
      <w:r w:rsidR="00F9438C">
        <w:rPr>
          <w:noProof/>
        </w:rPr>
        <w:t>1.</w:t>
      </w:r>
      <w:r w:rsidR="00F9438C"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 w:rsidR="00F9438C">
        <w:rPr>
          <w:noProof/>
        </w:rPr>
        <w:t>Navodila za izpolnjevanje</w:t>
      </w:r>
      <w:r w:rsidR="00F9438C">
        <w:rPr>
          <w:noProof/>
        </w:rPr>
        <w:tab/>
      </w:r>
      <w:r w:rsidR="00F9438C">
        <w:rPr>
          <w:noProof/>
        </w:rPr>
        <w:fldChar w:fldCharType="begin"/>
      </w:r>
      <w:r w:rsidR="00F9438C">
        <w:rPr>
          <w:noProof/>
        </w:rPr>
        <w:instrText xml:space="preserve"> PAGEREF _Toc194577060 \h </w:instrText>
      </w:r>
      <w:r w:rsidR="00F9438C">
        <w:rPr>
          <w:noProof/>
        </w:rPr>
      </w:r>
      <w:r w:rsidR="00F9438C">
        <w:rPr>
          <w:noProof/>
        </w:rPr>
        <w:fldChar w:fldCharType="separate"/>
      </w:r>
      <w:r w:rsidR="00F9438C">
        <w:rPr>
          <w:noProof/>
        </w:rPr>
        <w:t>3</w:t>
      </w:r>
      <w:r w:rsidR="00F9438C">
        <w:rPr>
          <w:noProof/>
        </w:rPr>
        <w:fldChar w:fldCharType="end"/>
      </w:r>
    </w:p>
    <w:p w14:paraId="3D0AE1CE" w14:textId="5536E79C" w:rsidR="00F9438C" w:rsidRDefault="00F9438C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Varnostni komunikacijski vmesnik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_Toc194577061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856E1B" w14:textId="337F367A" w:rsidR="00F9438C" w:rsidRDefault="00F9438C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Redundančni vmesnik (RedBox)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_Toc194577062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ADDEC95" w14:textId="195CB6B2" w:rsidR="00F9438C" w:rsidRDefault="00F9438C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Mrežna stikala za izvedbo vseh komunikacij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_Toc194577063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EC9E3C0" w14:textId="51FA253B" w:rsidR="00F9438C" w:rsidRDefault="00F9438C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Števec električne energije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_Toc194577064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2330B7F" w14:textId="5A2A64F7" w:rsidR="00F9438C" w:rsidRDefault="00F9438C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Krmilno zaščitni terminal SN celic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_Toc194577065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B4D03AB" w14:textId="1105A317" w:rsidR="00F9438C" w:rsidRDefault="00F9438C">
      <w:pPr>
        <w:pStyle w:val="Kazalovsebine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Kontrola izklopnih tokokrogov – KIT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_Toc194577066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DD15E0A" w14:textId="34928C9E" w:rsidR="0066116E" w:rsidRPr="003274C5" w:rsidRDefault="00C742F4" w:rsidP="00513DE2">
      <w:pPr>
        <w:keepNext w:val="0"/>
        <w:rPr>
          <w:rFonts w:ascii="Times New Roman" w:hAnsi="Times New Roman"/>
        </w:rPr>
      </w:pPr>
      <w:r w:rsidRPr="003274C5">
        <w:rPr>
          <w:rFonts w:ascii="Times New Roman" w:hAnsi="Times New Roman"/>
        </w:rPr>
        <w:fldChar w:fldCharType="end"/>
      </w:r>
    </w:p>
    <w:p w14:paraId="44119859" w14:textId="77777777" w:rsidR="00794C5D" w:rsidRPr="003274C5" w:rsidRDefault="00794C5D" w:rsidP="009160CC">
      <w:pPr>
        <w:keepNext w:val="0"/>
        <w:spacing w:line="240" w:lineRule="auto"/>
        <w:sectPr w:rsidR="00794C5D" w:rsidRPr="003274C5" w:rsidSect="00B1589B">
          <w:headerReference w:type="default" r:id="rId13"/>
          <w:footerReference w:type="default" r:id="rId14"/>
          <w:pgSz w:w="11907" w:h="16840" w:code="9"/>
          <w:pgMar w:top="1985" w:right="851" w:bottom="1418" w:left="1701" w:header="567" w:footer="567" w:gutter="0"/>
          <w:pgNumType w:start="1"/>
          <w:cols w:space="708"/>
        </w:sectPr>
      </w:pPr>
    </w:p>
    <w:p w14:paraId="720E6BB1" w14:textId="77777777" w:rsidR="00A26E9F" w:rsidRPr="003274C5" w:rsidRDefault="00A26E9F" w:rsidP="00D84769">
      <w:pPr>
        <w:pStyle w:val="Naslov1"/>
      </w:pPr>
      <w:bookmarkStart w:id="0" w:name="_Toc33774880"/>
      <w:bookmarkStart w:id="1" w:name="_Toc194577060"/>
      <w:r w:rsidRPr="003274C5">
        <w:lastRenderedPageBreak/>
        <w:t>Navodila za izpolnjevanje</w:t>
      </w:r>
      <w:bookmarkEnd w:id="0"/>
      <w:bookmarkEnd w:id="1"/>
    </w:p>
    <w:p w14:paraId="2E464B94" w14:textId="77777777" w:rsidR="00A26E9F" w:rsidRPr="003274C5" w:rsidRDefault="00A26E9F" w:rsidP="00A26E9F">
      <w:pPr>
        <w:keepNext w:val="0"/>
      </w:pPr>
      <w:r w:rsidRPr="003274C5">
        <w:t xml:space="preserve">Ponudnik mora </w:t>
      </w:r>
      <w:r w:rsidR="008D593F" w:rsidRPr="003274C5">
        <w:t xml:space="preserve">v celoti </w:t>
      </w:r>
      <w:r w:rsidRPr="003274C5">
        <w:t xml:space="preserve">izpolniti </w:t>
      </w:r>
      <w:r w:rsidR="008D593F" w:rsidRPr="003274C5">
        <w:t>tabele tehničnih podatkov</w:t>
      </w:r>
      <w:r w:rsidRPr="003274C5">
        <w:t xml:space="preserve"> </w:t>
      </w:r>
      <w:r w:rsidR="008D593F" w:rsidRPr="003274C5">
        <w:t>in sicer</w:t>
      </w:r>
      <w:r w:rsidRPr="003274C5">
        <w:t xml:space="preserve"> za vsak </w:t>
      </w:r>
      <w:r w:rsidR="008D593F" w:rsidRPr="003274C5">
        <w:t xml:space="preserve">tip/konfiguracijo </w:t>
      </w:r>
      <w:r w:rsidR="00153BAA" w:rsidRPr="003274C5">
        <w:t>naprav</w:t>
      </w:r>
      <w:r w:rsidRPr="003274C5">
        <w:t xml:space="preserve"> k</w:t>
      </w:r>
      <w:r w:rsidR="006B7801" w:rsidRPr="003274C5">
        <w:t>ot</w:t>
      </w:r>
      <w:r w:rsidRPr="003274C5">
        <w:t xml:space="preserve"> je </w:t>
      </w:r>
      <w:r w:rsidR="006B7801" w:rsidRPr="003274C5">
        <w:t>zahtevano</w:t>
      </w:r>
      <w:r w:rsidRPr="003274C5">
        <w:t>.</w:t>
      </w:r>
    </w:p>
    <w:p w14:paraId="59CE445B" w14:textId="77777777" w:rsidR="007C0CFB" w:rsidRPr="003274C5" w:rsidRDefault="007C0CFB" w:rsidP="00A26E9F">
      <w:pPr>
        <w:keepNext w:val="0"/>
        <w:rPr>
          <w:rFonts w:ascii="Trebuchet MS" w:hAnsi="Trebuchet MS" w:cs="Arial"/>
        </w:rPr>
      </w:pPr>
    </w:p>
    <w:p w14:paraId="59213DDC" w14:textId="77777777" w:rsidR="00A26E9F" w:rsidRPr="003274C5" w:rsidRDefault="007C0CFB" w:rsidP="00A26E9F">
      <w:pPr>
        <w:keepNext w:val="0"/>
      </w:pPr>
      <w:r w:rsidRPr="003274C5">
        <w:rPr>
          <w:rFonts w:ascii="Trebuchet MS" w:hAnsi="Trebuchet MS" w:cs="Arial"/>
        </w:rPr>
        <w:t>Nevezano na tabel</w:t>
      </w:r>
      <w:r w:rsidR="00153BAA" w:rsidRPr="003274C5">
        <w:rPr>
          <w:rFonts w:ascii="Trebuchet MS" w:hAnsi="Trebuchet MS" w:cs="Arial"/>
        </w:rPr>
        <w:t>e</w:t>
      </w:r>
      <w:r w:rsidRPr="003274C5">
        <w:rPr>
          <w:rFonts w:ascii="Trebuchet MS" w:hAnsi="Trebuchet MS" w:cs="Arial"/>
        </w:rPr>
        <w:t xml:space="preserve"> tehničnih podatkov</w:t>
      </w:r>
      <w:r w:rsidRPr="003274C5">
        <w:t xml:space="preserve"> mora o</w:t>
      </w:r>
      <w:r w:rsidR="00A26E9F" w:rsidRPr="003274C5">
        <w:t xml:space="preserve">prema v sklopu ponudbe v celoti izpolnjevati zahteve, ki so navedene v </w:t>
      </w:r>
      <w:r w:rsidR="0022709A" w:rsidRPr="003274C5">
        <w:t xml:space="preserve">ostalih delih </w:t>
      </w:r>
      <w:r w:rsidR="00A26E9F" w:rsidRPr="003274C5">
        <w:t>razpisn</w:t>
      </w:r>
      <w:r w:rsidR="0022709A" w:rsidRPr="003274C5">
        <w:t>e</w:t>
      </w:r>
      <w:r w:rsidR="00A26E9F" w:rsidRPr="003274C5">
        <w:t xml:space="preserve"> dokumentacij</w:t>
      </w:r>
      <w:r w:rsidR="0022709A" w:rsidRPr="003274C5">
        <w:t>e</w:t>
      </w:r>
      <w:r w:rsidR="00A26E9F" w:rsidRPr="003274C5">
        <w:t>.</w:t>
      </w:r>
    </w:p>
    <w:p w14:paraId="6B4F02DA" w14:textId="77777777" w:rsidR="00BC16A2" w:rsidRPr="003274C5" w:rsidRDefault="00BC16A2" w:rsidP="00A26E9F">
      <w:pPr>
        <w:rPr>
          <w:rFonts w:ascii="Trebuchet MS" w:hAnsi="Trebuchet MS" w:cs="Arial"/>
        </w:rPr>
      </w:pPr>
    </w:p>
    <w:p w14:paraId="512D4E8B" w14:textId="77777777" w:rsidR="00A26E9F" w:rsidRPr="003274C5" w:rsidRDefault="007C0CFB" w:rsidP="00A26E9F">
      <w:r w:rsidRPr="003274C5">
        <w:t>V nadaljevanj</w:t>
      </w:r>
      <w:r w:rsidR="00BE15F5" w:rsidRPr="003274C5">
        <w:t>u</w:t>
      </w:r>
      <w:r w:rsidRPr="003274C5">
        <w:t xml:space="preserve"> sledijo kratke usmeritve za izpolnjevanje tabel:</w:t>
      </w:r>
    </w:p>
    <w:p w14:paraId="522B1352" w14:textId="77777777" w:rsidR="008D593F" w:rsidRPr="003274C5" w:rsidRDefault="008D593F" w:rsidP="00A26E9F"/>
    <w:p w14:paraId="59910F0C" w14:textId="77777777" w:rsidR="00C36AF4" w:rsidRPr="003274C5" w:rsidRDefault="00C36AF4" w:rsidP="000F2A85">
      <w:pPr>
        <w:keepNext w:val="0"/>
        <w:numPr>
          <w:ilvl w:val="0"/>
          <w:numId w:val="13"/>
        </w:numPr>
        <w:spacing w:line="240" w:lineRule="auto"/>
      </w:pPr>
      <w:r w:rsidRPr="003274C5">
        <w:t xml:space="preserve">Ponudnik mora izpolniti obrazec za vsako tipsko konfiguracijo naprav. Če se n.pr. konfiguracija računalnika polja (mrežnega stikala, </w:t>
      </w:r>
      <w:r w:rsidR="00E90622" w:rsidRPr="003274C5">
        <w:t xml:space="preserve">zaščitnega terminala, </w:t>
      </w:r>
      <w:r w:rsidRPr="003274C5">
        <w:t>KDZ, itd..) razlikuje med polji</w:t>
      </w:r>
      <w:r w:rsidR="00E90622" w:rsidRPr="003274C5">
        <w:t xml:space="preserve"> oziroma napravami</w:t>
      </w:r>
      <w:r w:rsidRPr="003274C5">
        <w:t xml:space="preserve">, potem mora za vsako </w:t>
      </w:r>
      <w:r w:rsidR="008D593F" w:rsidRPr="003274C5">
        <w:t xml:space="preserve">tako </w:t>
      </w:r>
      <w:r w:rsidRPr="003274C5">
        <w:t xml:space="preserve">različico </w:t>
      </w:r>
      <w:r w:rsidR="008D593F" w:rsidRPr="003274C5">
        <w:t xml:space="preserve">v </w:t>
      </w:r>
      <w:r w:rsidRPr="003274C5">
        <w:t>konfiguracij</w:t>
      </w:r>
      <w:r w:rsidR="008D593F" w:rsidRPr="003274C5">
        <w:t>i</w:t>
      </w:r>
      <w:r w:rsidRPr="003274C5">
        <w:t xml:space="preserve"> izpolniti ločen obrazec.</w:t>
      </w:r>
    </w:p>
    <w:p w14:paraId="2CFB2C88" w14:textId="77777777" w:rsidR="003A4D13" w:rsidRPr="003274C5" w:rsidRDefault="003A4D13" w:rsidP="000F2A85">
      <w:pPr>
        <w:numPr>
          <w:ilvl w:val="0"/>
          <w:numId w:val="13"/>
        </w:numPr>
        <w:spacing w:before="60"/>
      </w:pPr>
      <w:r w:rsidRPr="003274C5">
        <w:t>V polje ʺReferenca na tabelo cenʺ se vpiše referenčna oznaka za enoumno povezavo na tabelo cen. V tabeli cen se ta oznaka vpiše  v stolpec »Referenca na tabelo tehničnih podatkov« pri relevantni napravi.</w:t>
      </w:r>
    </w:p>
    <w:p w14:paraId="3AE829D5" w14:textId="77777777" w:rsidR="00A26E9F" w:rsidRPr="003274C5" w:rsidRDefault="007C0CFB" w:rsidP="000F2A85">
      <w:pPr>
        <w:numPr>
          <w:ilvl w:val="0"/>
          <w:numId w:val="13"/>
        </w:numPr>
        <w:spacing w:before="60"/>
      </w:pPr>
      <w:r w:rsidRPr="003274C5">
        <w:t xml:space="preserve">Iz podatkov v poljih </w:t>
      </w:r>
      <w:r w:rsidRPr="003274C5">
        <w:rPr>
          <w:rFonts w:cs="Arial"/>
        </w:rPr>
        <w:t>ʺ</w:t>
      </w:r>
      <w:r w:rsidRPr="003274C5">
        <w:t>Proizvajalec</w:t>
      </w:r>
      <w:r w:rsidRPr="003274C5">
        <w:rPr>
          <w:rFonts w:cs="Arial"/>
        </w:rPr>
        <w:t>ʺ</w:t>
      </w:r>
      <w:r w:rsidRPr="003274C5">
        <w:t xml:space="preserve">, </w:t>
      </w:r>
      <w:r w:rsidRPr="003274C5">
        <w:rPr>
          <w:rFonts w:cs="Arial"/>
        </w:rPr>
        <w:t>ʺ</w:t>
      </w:r>
      <w:r w:rsidRPr="003274C5">
        <w:t>Tip/model</w:t>
      </w:r>
      <w:r w:rsidRPr="003274C5">
        <w:rPr>
          <w:rFonts w:cs="Arial"/>
        </w:rPr>
        <w:t>ʺ</w:t>
      </w:r>
      <w:r w:rsidRPr="003274C5">
        <w:t xml:space="preserve"> in </w:t>
      </w:r>
      <w:r w:rsidRPr="003274C5">
        <w:rPr>
          <w:rFonts w:cs="Arial"/>
        </w:rPr>
        <w:t>ʺ</w:t>
      </w:r>
      <w:r w:rsidRPr="003274C5">
        <w:t>Naročniška številka</w:t>
      </w:r>
      <w:r w:rsidRPr="003274C5">
        <w:rPr>
          <w:rFonts w:cs="Arial"/>
        </w:rPr>
        <w:t>ʺ ter na osnovi priložene ʺDokumentacij</w:t>
      </w:r>
      <w:r w:rsidR="00D0186B" w:rsidRPr="003274C5">
        <w:rPr>
          <w:rFonts w:cs="Arial"/>
        </w:rPr>
        <w:t>e</w:t>
      </w:r>
      <w:r w:rsidRPr="003274C5">
        <w:rPr>
          <w:rFonts w:cs="Arial"/>
        </w:rPr>
        <w:t xml:space="preserve"> naprav in opremeʺ mora imeti naročnik v celoti možnost preverjanja vseh zahtevanih </w:t>
      </w:r>
      <w:r w:rsidR="00D0186B" w:rsidRPr="003274C5">
        <w:rPr>
          <w:rFonts w:cs="Arial"/>
        </w:rPr>
        <w:t>tehničnih karakteristik/lastnosti</w:t>
      </w:r>
      <w:r w:rsidRPr="003274C5">
        <w:rPr>
          <w:rFonts w:cs="Arial"/>
        </w:rPr>
        <w:t xml:space="preserve"> </w:t>
      </w:r>
      <w:r w:rsidR="008D593F" w:rsidRPr="003274C5">
        <w:rPr>
          <w:rFonts w:cs="Arial"/>
        </w:rPr>
        <w:t xml:space="preserve">ponujenih </w:t>
      </w:r>
      <w:r w:rsidRPr="003274C5">
        <w:rPr>
          <w:rFonts w:cs="Arial"/>
        </w:rPr>
        <w:t>naprav.</w:t>
      </w:r>
    </w:p>
    <w:p w14:paraId="7799B4B4" w14:textId="77777777" w:rsidR="00F13D14" w:rsidRPr="003274C5" w:rsidRDefault="00191DEB" w:rsidP="000F2A85">
      <w:pPr>
        <w:numPr>
          <w:ilvl w:val="0"/>
          <w:numId w:val="13"/>
        </w:numPr>
        <w:spacing w:before="60"/>
      </w:pPr>
      <w:r w:rsidRPr="003274C5">
        <w:t>V polje ʺ</w:t>
      </w:r>
      <w:r w:rsidR="00B004C0" w:rsidRPr="003274C5">
        <w:t>Višina naprave</w:t>
      </w:r>
      <w:r w:rsidRPr="003274C5">
        <w:t xml:space="preserve">ʺ se vpišejo podatki o višini naprave </w:t>
      </w:r>
      <w:r w:rsidR="00F13D14" w:rsidRPr="003274C5">
        <w:t xml:space="preserve">v enotah U, </w:t>
      </w:r>
    </w:p>
    <w:p w14:paraId="5EB665E9" w14:textId="77777777" w:rsidR="008D593F" w:rsidRPr="003274C5" w:rsidRDefault="00B004C0" w:rsidP="000F2A85">
      <w:pPr>
        <w:numPr>
          <w:ilvl w:val="0"/>
          <w:numId w:val="13"/>
        </w:numPr>
        <w:spacing w:before="60"/>
      </w:pPr>
      <w:r w:rsidRPr="003274C5">
        <w:t>V polje ʺŠ</w:t>
      </w:r>
      <w:r w:rsidR="00F13D14" w:rsidRPr="003274C5">
        <w:t xml:space="preserve">irina </w:t>
      </w:r>
      <w:r w:rsidRPr="003274C5">
        <w:t xml:space="preserve">napraveʺ </w:t>
      </w:r>
      <w:r w:rsidR="008D593F" w:rsidRPr="003274C5">
        <w:t xml:space="preserve">se </w:t>
      </w:r>
      <w:r w:rsidRPr="003274C5">
        <w:t>višina vpiše</w:t>
      </w:r>
      <w:r w:rsidR="006F0FB9" w:rsidRPr="003274C5">
        <w:t xml:space="preserve"> z ulomkom</w:t>
      </w:r>
      <w:r w:rsidR="008D593F" w:rsidRPr="003274C5">
        <w:t xml:space="preserve"> zaseden</w:t>
      </w:r>
      <w:r w:rsidR="006B7801" w:rsidRPr="003274C5">
        <w:t>ega</w:t>
      </w:r>
      <w:r w:rsidR="008D593F" w:rsidRPr="003274C5">
        <w:t xml:space="preserve"> del</w:t>
      </w:r>
      <w:r w:rsidR="006B7801" w:rsidRPr="003274C5">
        <w:t>a</w:t>
      </w:r>
      <w:r w:rsidR="008D593F" w:rsidRPr="003274C5">
        <w:t xml:space="preserve"> </w:t>
      </w:r>
      <w:r w:rsidR="00F13D14" w:rsidRPr="003274C5">
        <w:t>19ʺ okvirja n.pr.</w:t>
      </w:r>
      <w:r w:rsidR="008D593F" w:rsidRPr="003274C5">
        <w:t>:</w:t>
      </w:r>
    </w:p>
    <w:p w14:paraId="167073B0" w14:textId="77777777" w:rsidR="00191DEB" w:rsidRPr="003274C5" w:rsidRDefault="00F13D14" w:rsidP="000F2A85">
      <w:pPr>
        <w:numPr>
          <w:ilvl w:val="1"/>
          <w:numId w:val="14"/>
        </w:numPr>
        <w:spacing w:before="60"/>
        <w:ind w:left="1276" w:hanging="284"/>
      </w:pPr>
      <w:r w:rsidRPr="003274C5">
        <w:t>1/</w:t>
      </w:r>
      <w:r w:rsidR="008D593F" w:rsidRPr="003274C5">
        <w:t>1</w:t>
      </w:r>
      <w:r w:rsidRPr="003274C5">
        <w:t xml:space="preserve"> 19ʺ</w:t>
      </w:r>
      <w:r w:rsidR="006F0FB9" w:rsidRPr="003274C5">
        <w:tab/>
        <w:t>-</w:t>
      </w:r>
      <w:r w:rsidRPr="003274C5">
        <w:t xml:space="preserve"> če naprava zaseda </w:t>
      </w:r>
      <w:r w:rsidR="008D593F" w:rsidRPr="003274C5">
        <w:t>celoten</w:t>
      </w:r>
      <w:r w:rsidRPr="003274C5">
        <w:t xml:space="preserve"> 19ʺ okvir</w:t>
      </w:r>
      <w:r w:rsidR="008D593F" w:rsidRPr="003274C5">
        <w:t>,</w:t>
      </w:r>
    </w:p>
    <w:p w14:paraId="7312EAD2" w14:textId="77777777" w:rsidR="008D593F" w:rsidRPr="003274C5" w:rsidRDefault="008D593F" w:rsidP="000F2A85">
      <w:pPr>
        <w:numPr>
          <w:ilvl w:val="1"/>
          <w:numId w:val="14"/>
        </w:numPr>
        <w:spacing w:before="60"/>
        <w:ind w:left="1276" w:hanging="284"/>
      </w:pPr>
      <w:r w:rsidRPr="003274C5">
        <w:t>1/</w:t>
      </w:r>
      <w:r w:rsidR="00537094" w:rsidRPr="003274C5">
        <w:t>2</w:t>
      </w:r>
      <w:r w:rsidRPr="003274C5">
        <w:t xml:space="preserve"> 19ʺ</w:t>
      </w:r>
      <w:r w:rsidR="006F0FB9" w:rsidRPr="003274C5">
        <w:tab/>
        <w:t>-</w:t>
      </w:r>
      <w:r w:rsidRPr="003274C5">
        <w:t xml:space="preserve"> če naprava zaseda polovico širine 19ʺ okvirja,</w:t>
      </w:r>
    </w:p>
    <w:p w14:paraId="37C769DC" w14:textId="77777777" w:rsidR="008D593F" w:rsidRPr="003274C5" w:rsidRDefault="008D593F" w:rsidP="000F2A85">
      <w:pPr>
        <w:numPr>
          <w:ilvl w:val="1"/>
          <w:numId w:val="14"/>
        </w:numPr>
        <w:spacing w:before="60"/>
        <w:ind w:left="1276" w:hanging="284"/>
      </w:pPr>
      <w:r w:rsidRPr="003274C5">
        <w:t>Itd…,</w:t>
      </w:r>
    </w:p>
    <w:p w14:paraId="7834E23A" w14:textId="77777777" w:rsidR="00A26E9F" w:rsidRPr="003274C5" w:rsidRDefault="00EB51B6" w:rsidP="000F2A85">
      <w:pPr>
        <w:numPr>
          <w:ilvl w:val="0"/>
          <w:numId w:val="13"/>
        </w:numPr>
        <w:spacing w:before="60"/>
      </w:pPr>
      <w:r w:rsidRPr="003274C5">
        <w:t>Iz podatkov v poljih, kjer se zahteva navedba števila vhodov/izhodov mora biti jasno razvidna ponujena konfiguracija naprav.</w:t>
      </w:r>
    </w:p>
    <w:p w14:paraId="1FD7CBF3" w14:textId="77777777" w:rsidR="0022709A" w:rsidRPr="003274C5" w:rsidRDefault="0022709A" w:rsidP="000F2A85">
      <w:pPr>
        <w:numPr>
          <w:ilvl w:val="0"/>
          <w:numId w:val="13"/>
        </w:numPr>
        <w:spacing w:before="60"/>
      </w:pPr>
      <w:r w:rsidRPr="003274C5">
        <w:t xml:space="preserve">Pri tipu priključka </w:t>
      </w:r>
      <w:r w:rsidR="00B004C0" w:rsidRPr="003274C5">
        <w:t xml:space="preserve">(če niso navedene ostale usmeritve) </w:t>
      </w:r>
      <w:r w:rsidRPr="003274C5">
        <w:t>ponudnik vpiše fizično izvedbo priključka (n.pr.: multi-mode SC, multi-mode LC, DB9F, itd…).</w:t>
      </w:r>
    </w:p>
    <w:p w14:paraId="34B7ECF0" w14:textId="77777777" w:rsidR="0022709A" w:rsidRPr="003274C5" w:rsidRDefault="0022709A" w:rsidP="000F2A85">
      <w:pPr>
        <w:numPr>
          <w:ilvl w:val="0"/>
          <w:numId w:val="13"/>
        </w:numPr>
        <w:spacing w:before="60"/>
      </w:pPr>
      <w:r w:rsidRPr="003274C5">
        <w:t xml:space="preserve">Pri napravah, kjer je so dopuščeni DC/DC pretvorniki mora ponudnik navesti tudi podatke o </w:t>
      </w:r>
      <w:r w:rsidRPr="003274C5">
        <w:rPr>
          <w:rFonts w:cs="Arial"/>
        </w:rPr>
        <w:t>ʺ</w:t>
      </w:r>
      <w:r w:rsidRPr="003274C5">
        <w:t>Proizvajalec</w:t>
      </w:r>
      <w:r w:rsidRPr="003274C5">
        <w:rPr>
          <w:rFonts w:cs="Arial"/>
        </w:rPr>
        <w:t>ʺ-u</w:t>
      </w:r>
      <w:r w:rsidRPr="003274C5">
        <w:t xml:space="preserve">, </w:t>
      </w:r>
      <w:r w:rsidRPr="003274C5">
        <w:rPr>
          <w:rFonts w:cs="Arial"/>
        </w:rPr>
        <w:t>ʺ</w:t>
      </w:r>
      <w:r w:rsidRPr="003274C5">
        <w:t>Tip/model</w:t>
      </w:r>
      <w:r w:rsidRPr="003274C5">
        <w:rPr>
          <w:rFonts w:cs="Arial"/>
        </w:rPr>
        <w:t>ʺ-u</w:t>
      </w:r>
      <w:r w:rsidRPr="003274C5">
        <w:t xml:space="preserve"> in </w:t>
      </w:r>
      <w:r w:rsidRPr="003274C5">
        <w:rPr>
          <w:rFonts w:cs="Arial"/>
        </w:rPr>
        <w:t>ʺ</w:t>
      </w:r>
      <w:r w:rsidRPr="003274C5">
        <w:t>Naročniška številka</w:t>
      </w:r>
      <w:r w:rsidRPr="003274C5">
        <w:rPr>
          <w:rFonts w:cs="Arial"/>
        </w:rPr>
        <w:t>ʺ-i</w:t>
      </w:r>
      <w:r w:rsidR="006357B2" w:rsidRPr="003274C5">
        <w:rPr>
          <w:rFonts w:cs="Arial"/>
        </w:rPr>
        <w:t xml:space="preserve"> </w:t>
      </w:r>
      <w:r w:rsidR="006B7801" w:rsidRPr="003274C5">
        <w:rPr>
          <w:rFonts w:cs="Arial"/>
        </w:rPr>
        <w:t>DC</w:t>
      </w:r>
      <w:r w:rsidR="006357B2" w:rsidRPr="003274C5">
        <w:rPr>
          <w:rFonts w:cs="Arial"/>
        </w:rPr>
        <w:t>/</w:t>
      </w:r>
      <w:r w:rsidR="006B7801" w:rsidRPr="003274C5">
        <w:rPr>
          <w:rFonts w:cs="Arial"/>
        </w:rPr>
        <w:t>DC</w:t>
      </w:r>
      <w:r w:rsidR="006357B2" w:rsidRPr="003274C5">
        <w:rPr>
          <w:rFonts w:cs="Arial"/>
        </w:rPr>
        <w:t xml:space="preserve"> </w:t>
      </w:r>
      <w:r w:rsidR="006B7801" w:rsidRPr="003274C5">
        <w:rPr>
          <w:rFonts w:cs="Arial"/>
        </w:rPr>
        <w:t>pretvornika</w:t>
      </w:r>
      <w:r w:rsidRPr="003274C5">
        <w:rPr>
          <w:rFonts w:cs="Arial"/>
        </w:rPr>
        <w:t>. Pri redundantnem napajanju je potrebno izpolniti podatke za obe napajalni mesti.</w:t>
      </w:r>
    </w:p>
    <w:p w14:paraId="7ADD730E" w14:textId="77777777" w:rsidR="00E53480" w:rsidRPr="00CF1877" w:rsidRDefault="00E53480" w:rsidP="00E53480">
      <w:pPr>
        <w:pStyle w:val="Naslov1"/>
      </w:pPr>
      <w:bookmarkStart w:id="2" w:name="_Toc33774881"/>
      <w:bookmarkStart w:id="3" w:name="_Toc194577061"/>
      <w:r w:rsidRPr="00CF1877">
        <w:lastRenderedPageBreak/>
        <w:t>Varnostni komunikacijski vmesnik</w:t>
      </w:r>
      <w:bookmarkEnd w:id="3"/>
    </w:p>
    <w:p w14:paraId="1C93E0AA" w14:textId="77777777" w:rsidR="00E53480" w:rsidRPr="003274C5" w:rsidRDefault="00E53480" w:rsidP="00E53480"/>
    <w:p w14:paraId="701EA7E8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Proizvajalec:</w:t>
      </w:r>
      <w:r w:rsidRPr="003274C5">
        <w:tab/>
        <w:t>______________________</w:t>
      </w:r>
    </w:p>
    <w:p w14:paraId="631C5A6D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Tip/model:</w:t>
      </w:r>
      <w:r w:rsidRPr="003274C5">
        <w:tab/>
        <w:t>______________________</w:t>
      </w:r>
    </w:p>
    <w:p w14:paraId="51C5FE35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Naročniška številka:</w:t>
      </w:r>
      <w:r w:rsidRPr="003274C5">
        <w:tab/>
        <w:t>____________________________________________</w:t>
      </w:r>
    </w:p>
    <w:p w14:paraId="33B625B3" w14:textId="062E8A73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Opomba:</w:t>
      </w:r>
    </w:p>
    <w:p w14:paraId="6DD113D3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08F270A7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57D878D4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26A045C4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6DA1477E" w14:textId="77777777" w:rsidR="00E53480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0D4A9668" w14:textId="2CE92F5F" w:rsidR="0023578C" w:rsidRPr="00CF1877" w:rsidRDefault="0023578C" w:rsidP="0023578C">
      <w:pPr>
        <w:pStyle w:val="Naslov1"/>
      </w:pPr>
      <w:bookmarkStart w:id="4" w:name="_Toc22040213"/>
      <w:bookmarkStart w:id="5" w:name="_Toc173411303"/>
      <w:bookmarkStart w:id="6" w:name="_Toc194577062"/>
      <w:r w:rsidRPr="00E72588">
        <w:lastRenderedPageBreak/>
        <w:t>Redundančni vmesnik (RedBox)</w:t>
      </w:r>
      <w:bookmarkEnd w:id="4"/>
      <w:bookmarkEnd w:id="5"/>
      <w:bookmarkEnd w:id="6"/>
    </w:p>
    <w:p w14:paraId="0178BA60" w14:textId="77777777" w:rsidR="0023578C" w:rsidRPr="003274C5" w:rsidRDefault="0023578C" w:rsidP="0023578C"/>
    <w:p w14:paraId="0F9296E5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ab/>
        <w:t>Proizvajalec:</w:t>
      </w:r>
      <w:r w:rsidRPr="003274C5">
        <w:tab/>
        <w:t>______________________</w:t>
      </w:r>
    </w:p>
    <w:p w14:paraId="05B39481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ab/>
        <w:t>Tip/model:</w:t>
      </w:r>
      <w:r w:rsidRPr="003274C5">
        <w:tab/>
        <w:t>______________________</w:t>
      </w:r>
    </w:p>
    <w:p w14:paraId="5554D884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ab/>
        <w:t>Naročniška številka:</w:t>
      </w:r>
      <w:r w:rsidRPr="003274C5">
        <w:tab/>
        <w:t>____________________________________________</w:t>
      </w:r>
    </w:p>
    <w:p w14:paraId="33031243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>Opomba:</w:t>
      </w:r>
    </w:p>
    <w:p w14:paraId="17E06F75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18208A30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33620D22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539EA5F2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08511187" w14:textId="77777777" w:rsidR="0023578C" w:rsidRPr="003274C5" w:rsidRDefault="0023578C" w:rsidP="0023578C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55764303" w14:textId="77777777" w:rsidR="0023578C" w:rsidRPr="003274C5" w:rsidRDefault="0023578C" w:rsidP="00E53480">
      <w:pPr>
        <w:tabs>
          <w:tab w:val="right" w:pos="3686"/>
          <w:tab w:val="left" w:pos="3828"/>
        </w:tabs>
        <w:spacing w:before="120"/>
      </w:pPr>
    </w:p>
    <w:p w14:paraId="60EF630E" w14:textId="77777777" w:rsidR="00E53480" w:rsidRPr="003274C5" w:rsidRDefault="00E53480" w:rsidP="00E53480">
      <w:pPr>
        <w:pStyle w:val="Naslov1"/>
      </w:pPr>
      <w:bookmarkStart w:id="7" w:name="_Toc33774890"/>
      <w:bookmarkStart w:id="8" w:name="_Toc194577063"/>
      <w:r w:rsidRPr="003274C5">
        <w:lastRenderedPageBreak/>
        <w:t>Mrežna stikala za izvedbo</w:t>
      </w:r>
      <w:r>
        <w:t xml:space="preserve"> vseh</w:t>
      </w:r>
      <w:r w:rsidRPr="003274C5">
        <w:t xml:space="preserve"> komunikacij</w:t>
      </w:r>
      <w:bookmarkEnd w:id="7"/>
      <w:bookmarkEnd w:id="8"/>
    </w:p>
    <w:p w14:paraId="5AB808A5" w14:textId="77777777" w:rsidR="00E53480" w:rsidRPr="003274C5" w:rsidRDefault="00E53480" w:rsidP="00E53480">
      <w:pPr>
        <w:jc w:val="right"/>
      </w:pPr>
      <w:r w:rsidRPr="003274C5">
        <w:t>Referenca na tabelo cen:  ______________________</w:t>
      </w:r>
    </w:p>
    <w:p w14:paraId="613085BF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Proizvajalec:</w:t>
      </w:r>
      <w:r w:rsidRPr="003274C5">
        <w:tab/>
        <w:t>______________________</w:t>
      </w:r>
    </w:p>
    <w:p w14:paraId="1D87C821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Tip/model:</w:t>
      </w:r>
      <w:r w:rsidRPr="003274C5">
        <w:tab/>
        <w:t>______________________</w:t>
      </w:r>
    </w:p>
    <w:p w14:paraId="7D15685C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Naročniška številka:</w:t>
      </w:r>
      <w:r w:rsidRPr="003274C5">
        <w:tab/>
        <w:t>____________________________________________</w:t>
      </w:r>
    </w:p>
    <w:p w14:paraId="3951917A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Višina naprave:</w:t>
      </w:r>
      <w:r w:rsidRPr="003274C5">
        <w:tab/>
        <w:t>___________ U</w:t>
      </w:r>
    </w:p>
    <w:p w14:paraId="0946B922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Širina naprave:</w:t>
      </w:r>
      <w:r w:rsidRPr="003274C5">
        <w:tab/>
        <w:t>___________ 19</w:t>
      </w:r>
      <w:r w:rsidRPr="003274C5">
        <w:rPr>
          <w:rFonts w:cs="Arial"/>
        </w:rPr>
        <w:t>"</w:t>
      </w:r>
    </w:p>
    <w:p w14:paraId="79390F96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 xml:space="preserve">10/100 BaseTX (RJ45): </w:t>
      </w:r>
      <w:r w:rsidRPr="003274C5">
        <w:tab/>
        <w:t>___________ število</w:t>
      </w:r>
    </w:p>
    <w:p w14:paraId="1D17DD36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 xml:space="preserve">1000 BaseTX (RJ45): </w:t>
      </w:r>
      <w:r w:rsidRPr="003274C5">
        <w:tab/>
        <w:t>___________ število</w:t>
      </w:r>
    </w:p>
    <w:p w14:paraId="378E33DD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 xml:space="preserve">100 BaseFX (LC): </w:t>
      </w:r>
      <w:r w:rsidRPr="003274C5">
        <w:tab/>
        <w:t>___________ število / ___________</w:t>
      </w:r>
      <w:r w:rsidRPr="003274C5">
        <w:rPr>
          <w:sz w:val="20"/>
        </w:rPr>
        <w:t xml:space="preserve"> valovna dolžina (nm)</w:t>
      </w:r>
    </w:p>
    <w:p w14:paraId="6568778E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 xml:space="preserve">1000 BaseFX (LC): </w:t>
      </w:r>
      <w:r w:rsidRPr="003274C5">
        <w:tab/>
        <w:t>___________ število / ___________</w:t>
      </w:r>
      <w:r w:rsidRPr="003274C5">
        <w:rPr>
          <w:sz w:val="20"/>
        </w:rPr>
        <w:t xml:space="preserve"> valovna dolžina (nm)</w:t>
      </w:r>
    </w:p>
    <w:p w14:paraId="73BF6D5B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 xml:space="preserve">Napajanje A: </w:t>
      </w:r>
      <w:r w:rsidRPr="003274C5">
        <w:tab/>
        <w:t>___________ V DC</w:t>
      </w:r>
    </w:p>
    <w:p w14:paraId="11D3360C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 xml:space="preserve">Napajanje B: </w:t>
      </w:r>
      <w:r w:rsidRPr="003274C5">
        <w:tab/>
        <w:t>___________ V DC</w:t>
      </w:r>
    </w:p>
    <w:p w14:paraId="6ECD12BE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</w:p>
    <w:p w14:paraId="4C54FF8E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Naprava bo nameščena v naslednjih poljih/lokacijah:</w:t>
      </w:r>
    </w:p>
    <w:p w14:paraId="73DCC03A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76C76282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5A1B15BA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5C1D6E30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70191DAC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0E944174" w14:textId="77777777" w:rsidR="00E53480" w:rsidRPr="003274C5" w:rsidRDefault="00E53480" w:rsidP="00E53480"/>
    <w:p w14:paraId="689FBD41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</w:p>
    <w:p w14:paraId="532C56B5" w14:textId="77777777" w:rsidR="00E53480" w:rsidRPr="003274C5" w:rsidRDefault="00E53480" w:rsidP="00E53480"/>
    <w:p w14:paraId="67072D67" w14:textId="77777777" w:rsidR="00E53480" w:rsidRPr="003274C5" w:rsidRDefault="00E53480" w:rsidP="00E53480"/>
    <w:p w14:paraId="652F5AFA" w14:textId="77777777" w:rsidR="00E53480" w:rsidRPr="003274C5" w:rsidRDefault="00E53480" w:rsidP="00E53480">
      <w:pPr>
        <w:pStyle w:val="Naslov1"/>
      </w:pPr>
      <w:bookmarkStart w:id="9" w:name="_Toc486951793"/>
      <w:bookmarkStart w:id="10" w:name="_Toc33774892"/>
      <w:bookmarkStart w:id="11" w:name="_Toc486951781"/>
      <w:bookmarkStart w:id="12" w:name="_Toc527362008"/>
      <w:bookmarkStart w:id="13" w:name="_Toc400455084"/>
      <w:bookmarkStart w:id="14" w:name="_Toc33774886"/>
      <w:bookmarkStart w:id="15" w:name="_Toc194577064"/>
      <w:bookmarkEnd w:id="2"/>
      <w:r w:rsidRPr="003274C5">
        <w:lastRenderedPageBreak/>
        <w:t>Števec električne energije</w:t>
      </w:r>
      <w:bookmarkEnd w:id="9"/>
      <w:bookmarkEnd w:id="10"/>
      <w:bookmarkEnd w:id="15"/>
    </w:p>
    <w:p w14:paraId="64C21CA8" w14:textId="77777777" w:rsidR="00E53480" w:rsidRPr="003274C5" w:rsidRDefault="00E53480" w:rsidP="00E53480">
      <w:pPr>
        <w:jc w:val="right"/>
      </w:pPr>
      <w:r w:rsidRPr="003274C5">
        <w:t>Referenca na tabelo cen:  ______________________</w:t>
      </w:r>
    </w:p>
    <w:p w14:paraId="05D25232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Proizvajalec:</w:t>
      </w:r>
      <w:r w:rsidRPr="003274C5">
        <w:tab/>
        <w:t>______________________</w:t>
      </w:r>
    </w:p>
    <w:p w14:paraId="70A7F09F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Tip/model:</w:t>
      </w:r>
      <w:r w:rsidRPr="003274C5">
        <w:tab/>
        <w:t>______________________</w:t>
      </w:r>
    </w:p>
    <w:p w14:paraId="75C70742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Naročniška številka:</w:t>
      </w:r>
      <w:r w:rsidRPr="003274C5">
        <w:tab/>
        <w:t>____________________________________________</w:t>
      </w:r>
    </w:p>
    <w:p w14:paraId="6F6E66C9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Višina naprave:</w:t>
      </w:r>
      <w:r w:rsidRPr="003274C5">
        <w:tab/>
        <w:t>___________ U</w:t>
      </w:r>
    </w:p>
    <w:p w14:paraId="796A17F0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ab/>
        <w:t>Širina naprave:</w:t>
      </w:r>
      <w:r w:rsidRPr="003274C5">
        <w:tab/>
        <w:t>___________ 19</w:t>
      </w:r>
      <w:r w:rsidRPr="003274C5">
        <w:rPr>
          <w:rFonts w:cs="Arial"/>
        </w:rPr>
        <w:t>"</w:t>
      </w:r>
    </w:p>
    <w:p w14:paraId="76255A2E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Opomba:</w:t>
      </w:r>
    </w:p>
    <w:p w14:paraId="12018AA1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602FF5F6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2AFBD667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1A5D06CF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7DDB016C" w14:textId="77777777" w:rsidR="00E53480" w:rsidRPr="003274C5" w:rsidRDefault="00E53480" w:rsidP="00E53480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55D27E59" w14:textId="77777777" w:rsidR="00E53480" w:rsidRPr="003274C5" w:rsidRDefault="00E53480" w:rsidP="00E53480">
      <w:pPr>
        <w:keepNext w:val="0"/>
        <w:spacing w:line="240" w:lineRule="auto"/>
        <w:jc w:val="center"/>
      </w:pPr>
    </w:p>
    <w:p w14:paraId="1DF790E2" w14:textId="77777777" w:rsidR="00E53480" w:rsidRPr="003274C5" w:rsidRDefault="00E53480" w:rsidP="00E53480"/>
    <w:p w14:paraId="5FEE230F" w14:textId="4C024E66" w:rsidR="00D84769" w:rsidRPr="00D84769" w:rsidRDefault="00F9438C" w:rsidP="00D84769">
      <w:pPr>
        <w:pStyle w:val="Naslov1"/>
      </w:pPr>
      <w:bookmarkStart w:id="16" w:name="_Toc194577065"/>
      <w:r>
        <w:lastRenderedPageBreak/>
        <w:t>Krmilno z</w:t>
      </w:r>
      <w:r w:rsidR="00D84769" w:rsidRPr="00D84769">
        <w:t xml:space="preserve">aščitni terminal </w:t>
      </w:r>
      <w:bookmarkEnd w:id="11"/>
      <w:bookmarkEnd w:id="12"/>
      <w:r>
        <w:t>SN celic</w:t>
      </w:r>
      <w:bookmarkEnd w:id="16"/>
    </w:p>
    <w:p w14:paraId="4DC3DA7A" w14:textId="77777777" w:rsidR="00D84769" w:rsidRPr="003E5C06" w:rsidRDefault="00D84769" w:rsidP="00D84769"/>
    <w:p w14:paraId="6DA166F7" w14:textId="77777777" w:rsidR="00D84769" w:rsidRPr="003E5C06" w:rsidRDefault="00D84769" w:rsidP="00D84769">
      <w:pPr>
        <w:jc w:val="right"/>
      </w:pPr>
      <w:r w:rsidRPr="003E5C06">
        <w:t>Referenca na tabelo cen:  ______________________</w:t>
      </w:r>
    </w:p>
    <w:p w14:paraId="63F7FA1B" w14:textId="77777777" w:rsidR="00D84769" w:rsidRPr="003E5C06" w:rsidRDefault="00D84769" w:rsidP="00D84769"/>
    <w:p w14:paraId="3B42B8B2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Proizvajalec:</w:t>
      </w:r>
      <w:r w:rsidRPr="003E5C06">
        <w:tab/>
        <w:t>______________________</w:t>
      </w:r>
    </w:p>
    <w:p w14:paraId="09B46B2B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Tip/model:</w:t>
      </w:r>
      <w:r w:rsidRPr="003E5C06">
        <w:tab/>
        <w:t>______________________</w:t>
      </w:r>
    </w:p>
    <w:p w14:paraId="698016AD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Naročniška številka:</w:t>
      </w:r>
      <w:r w:rsidRPr="003E5C06">
        <w:tab/>
        <w:t>____________________________________________</w:t>
      </w:r>
    </w:p>
    <w:p w14:paraId="71F2E4AE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Višina naprave:</w:t>
      </w:r>
      <w:r w:rsidRPr="003E5C06">
        <w:tab/>
        <w:t>___________ U</w:t>
      </w:r>
    </w:p>
    <w:p w14:paraId="0E3BCE64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Širina naprave:</w:t>
      </w:r>
      <w:r w:rsidRPr="003E5C06">
        <w:tab/>
        <w:t>___________ 19</w:t>
      </w:r>
      <w:r w:rsidRPr="003E5C06">
        <w:rPr>
          <w:rFonts w:cs="Arial"/>
        </w:rPr>
        <w:t>"</w:t>
      </w:r>
    </w:p>
    <w:p w14:paraId="27698A74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Število digitalnih vhodov:</w:t>
      </w:r>
      <w:r w:rsidRPr="003E5C06">
        <w:tab/>
        <w:t>___________</w:t>
      </w:r>
    </w:p>
    <w:p w14:paraId="16F1397E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Število digitalnih izhodov:</w:t>
      </w:r>
      <w:r w:rsidRPr="003E5C06">
        <w:tab/>
        <w:t>___________</w:t>
      </w:r>
    </w:p>
    <w:p w14:paraId="3F3756D6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Analogni vhodi - število VT vhodov:</w:t>
      </w:r>
      <w:r w:rsidRPr="003E5C06">
        <w:tab/>
        <w:t>___________</w:t>
      </w:r>
    </w:p>
    <w:p w14:paraId="490B3532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Analogni vhodi - število CT vhodov:</w:t>
      </w:r>
      <w:r w:rsidRPr="003E5C06">
        <w:tab/>
        <w:t>___________</w:t>
      </w:r>
    </w:p>
    <w:p w14:paraId="4E0496C1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Velikost vmesnika človek/stroj:</w:t>
      </w:r>
      <w:r w:rsidRPr="003E5C06">
        <w:tab/>
        <w:t>___________ / ___________ [širina]/[višina] mm</w:t>
      </w:r>
    </w:p>
    <w:p w14:paraId="211850EB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</w:r>
      <w:r w:rsidRPr="003E5C06">
        <w:tab/>
        <w:t>___________ / ___________ [širina]/[višina] pix</w:t>
      </w:r>
    </w:p>
    <w:p w14:paraId="3CE502F1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</w:r>
      <w:r w:rsidRPr="003E5C06">
        <w:tab/>
        <w:t>___________ število LED diod</w:t>
      </w:r>
    </w:p>
    <w:p w14:paraId="38AE9A8A" w14:textId="77777777" w:rsidR="00D84769" w:rsidRPr="007107C9" w:rsidRDefault="00D84769" w:rsidP="00D84769">
      <w:pPr>
        <w:tabs>
          <w:tab w:val="right" w:pos="3686"/>
          <w:tab w:val="left" w:pos="3828"/>
        </w:tabs>
        <w:spacing w:before="120"/>
      </w:pPr>
      <w:r w:rsidRPr="007107C9">
        <w:tab/>
        <w:t>Komunikacijsk</w:t>
      </w:r>
      <w:r>
        <w:t>a</w:t>
      </w:r>
      <w:r w:rsidRPr="007107C9">
        <w:t xml:space="preserve"> priključk</w:t>
      </w:r>
      <w:r>
        <w:t>a</w:t>
      </w:r>
      <w:r w:rsidRPr="007107C9">
        <w:t xml:space="preserve"> IEC 61850:</w:t>
      </w:r>
      <w:r w:rsidRPr="007107C9">
        <w:tab/>
        <w:t xml:space="preserve">___________ tip </w:t>
      </w:r>
      <w:r>
        <w:t xml:space="preserve">obeh </w:t>
      </w:r>
      <w:r w:rsidRPr="007107C9">
        <w:t>optičn</w:t>
      </w:r>
      <w:r>
        <w:t>ih</w:t>
      </w:r>
      <w:r w:rsidRPr="007107C9">
        <w:t xml:space="preserve"> priključk</w:t>
      </w:r>
      <w:r>
        <w:t>ov</w:t>
      </w:r>
      <w:r w:rsidRPr="007107C9">
        <w:t xml:space="preserve"> (LC)</w:t>
      </w:r>
    </w:p>
    <w:p w14:paraId="1D6B6272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</w:r>
      <w:r w:rsidRPr="003E5C06">
        <w:tab/>
        <w:t>___________ valovna dolžina optičnega priključka (nm)</w:t>
      </w:r>
    </w:p>
    <w:p w14:paraId="3BAC7FBD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Komunikacija za nadzor delovanja:</w:t>
      </w:r>
      <w:r w:rsidRPr="003E5C06">
        <w:tab/>
        <w:t>___________ tip optičnega priključka (LC)</w:t>
      </w:r>
    </w:p>
    <w:p w14:paraId="63AD44B5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</w:r>
      <w:r w:rsidRPr="003E5C06">
        <w:tab/>
        <w:t>___________ valovna dolžina optičnega priključka (nm)</w:t>
      </w:r>
    </w:p>
    <w:p w14:paraId="0931C5CC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  <w:t>Linijska komunikacija:</w:t>
      </w:r>
      <w:r w:rsidRPr="003E5C06">
        <w:tab/>
        <w:t>___________ tip optičnega priključka</w:t>
      </w:r>
    </w:p>
    <w:p w14:paraId="557DE81E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ab/>
      </w:r>
      <w:r w:rsidRPr="003E5C06">
        <w:tab/>
        <w:t>___________ valovna dolžina optičnega priključka (nm)</w:t>
      </w:r>
    </w:p>
    <w:p w14:paraId="5A3EABE7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</w:p>
    <w:p w14:paraId="31559110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>Opomba:</w:t>
      </w:r>
    </w:p>
    <w:p w14:paraId="3AAAEBFA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>____________________________________________________________________________</w:t>
      </w:r>
    </w:p>
    <w:p w14:paraId="4A2BB581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>____________________________________________________________________________</w:t>
      </w:r>
    </w:p>
    <w:p w14:paraId="09DEEDFC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>____________________________________________________________________________</w:t>
      </w:r>
    </w:p>
    <w:p w14:paraId="485C8109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>____________________________________________________________________________</w:t>
      </w:r>
    </w:p>
    <w:p w14:paraId="1FCF21B8" w14:textId="77777777" w:rsidR="00D84769" w:rsidRPr="003E5C06" w:rsidRDefault="00D84769" w:rsidP="00D84769">
      <w:pPr>
        <w:tabs>
          <w:tab w:val="right" w:pos="3686"/>
          <w:tab w:val="left" w:pos="3828"/>
        </w:tabs>
        <w:spacing w:before="120"/>
      </w:pPr>
      <w:r w:rsidRPr="003E5C06">
        <w:t>____________________________________________________________________________</w:t>
      </w:r>
    </w:p>
    <w:p w14:paraId="684D5573" w14:textId="77777777" w:rsidR="00D84769" w:rsidRPr="003E5C06" w:rsidRDefault="00D84769" w:rsidP="00D84769">
      <w:pPr>
        <w:tabs>
          <w:tab w:val="right" w:pos="3686"/>
          <w:tab w:val="left" w:pos="3828"/>
        </w:tabs>
        <w:spacing w:before="240"/>
      </w:pPr>
    </w:p>
    <w:p w14:paraId="3AD9AF12" w14:textId="77777777" w:rsidR="00DB317E" w:rsidRPr="003274C5" w:rsidRDefault="00DB317E" w:rsidP="00D84769">
      <w:pPr>
        <w:pStyle w:val="Naslov1"/>
      </w:pPr>
      <w:bookmarkStart w:id="17" w:name="_Toc347829498"/>
      <w:bookmarkStart w:id="18" w:name="_Toc485029153"/>
      <w:bookmarkStart w:id="19" w:name="_Toc33774893"/>
      <w:bookmarkStart w:id="20" w:name="_Toc194577066"/>
      <w:bookmarkEnd w:id="13"/>
      <w:bookmarkEnd w:id="14"/>
      <w:r w:rsidRPr="003274C5">
        <w:lastRenderedPageBreak/>
        <w:t>Kontrola izklopnih tokokrogov – KIT</w:t>
      </w:r>
      <w:bookmarkEnd w:id="17"/>
      <w:bookmarkEnd w:id="18"/>
      <w:bookmarkEnd w:id="19"/>
      <w:bookmarkEnd w:id="20"/>
    </w:p>
    <w:p w14:paraId="4C1E2B97" w14:textId="77777777" w:rsidR="00DB317E" w:rsidRPr="003274C5" w:rsidRDefault="00DB317E" w:rsidP="00DB317E">
      <w:pPr>
        <w:jc w:val="right"/>
      </w:pPr>
      <w:r w:rsidRPr="003274C5">
        <w:t>Referenca na tabelo cen:  ______________________</w:t>
      </w:r>
    </w:p>
    <w:p w14:paraId="3C7B28D5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ab/>
        <w:t>Proizvajalec:</w:t>
      </w:r>
      <w:r w:rsidRPr="003274C5">
        <w:tab/>
        <w:t>______________________</w:t>
      </w:r>
    </w:p>
    <w:p w14:paraId="5BDA3936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ab/>
        <w:t>Tip/model:</w:t>
      </w:r>
      <w:r w:rsidRPr="003274C5">
        <w:tab/>
        <w:t>______________________</w:t>
      </w:r>
    </w:p>
    <w:p w14:paraId="5DD1B18B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ab/>
        <w:t>Naročniška številka:</w:t>
      </w:r>
      <w:r w:rsidRPr="003274C5">
        <w:tab/>
        <w:t>____________________________________________</w:t>
      </w:r>
    </w:p>
    <w:p w14:paraId="50951509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>Opomba:</w:t>
      </w:r>
    </w:p>
    <w:p w14:paraId="0254D78F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0BDE41E6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6892C9D4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6255C077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0EC58CD2" w14:textId="77777777" w:rsidR="00DB317E" w:rsidRPr="003274C5" w:rsidRDefault="00DB317E" w:rsidP="00DB317E">
      <w:pPr>
        <w:tabs>
          <w:tab w:val="right" w:pos="3686"/>
          <w:tab w:val="left" w:pos="3828"/>
        </w:tabs>
        <w:spacing w:before="120"/>
      </w:pPr>
      <w:r w:rsidRPr="003274C5">
        <w:t>____________________________________________________________________________</w:t>
      </w:r>
    </w:p>
    <w:p w14:paraId="4BB803DE" w14:textId="77777777" w:rsidR="00DB317E" w:rsidRPr="003274C5" w:rsidRDefault="00DB317E" w:rsidP="00DB317E"/>
    <w:sectPr w:rsidR="00DB317E" w:rsidRPr="003274C5" w:rsidSect="00971D6B">
      <w:pgSz w:w="11907" w:h="16839" w:code="9"/>
      <w:pgMar w:top="1276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A02CB" w14:textId="77777777" w:rsidR="00CB66CF" w:rsidRDefault="00CB66CF">
      <w:r>
        <w:separator/>
      </w:r>
    </w:p>
  </w:endnote>
  <w:endnote w:type="continuationSeparator" w:id="0">
    <w:p w14:paraId="414939D3" w14:textId="77777777" w:rsidR="00CB66CF" w:rsidRDefault="00CB66CF">
      <w:r>
        <w:continuationSeparator/>
      </w:r>
    </w:p>
  </w:endnote>
  <w:endnote w:type="continuationNotice" w:id="1">
    <w:p w14:paraId="6E2E1AFC" w14:textId="77777777" w:rsidR="00CB66CF" w:rsidRDefault="00CB66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Shell Dlg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99" w:type="dxa"/>
      <w:tblInd w:w="108" w:type="dxa"/>
      <w:tblLayout w:type="fixed"/>
      <w:tblLook w:val="01E0" w:firstRow="1" w:lastRow="1" w:firstColumn="1" w:lastColumn="1" w:noHBand="0" w:noVBand="0"/>
    </w:tblPr>
    <w:tblGrid>
      <w:gridCol w:w="1418"/>
      <w:gridCol w:w="5528"/>
      <w:gridCol w:w="1056"/>
      <w:gridCol w:w="1576"/>
      <w:gridCol w:w="21"/>
    </w:tblGrid>
    <w:tr w:rsidR="00B16E2E" w14:paraId="141FAB64" w14:textId="77777777" w:rsidTr="00420A9E">
      <w:trPr>
        <w:cantSplit/>
      </w:trPr>
      <w:tc>
        <w:tcPr>
          <w:tcW w:w="9599" w:type="dxa"/>
          <w:gridSpan w:val="5"/>
          <w:tcBorders>
            <w:bottom w:val="single" w:sz="4" w:space="0" w:color="auto"/>
          </w:tcBorders>
          <w:vAlign w:val="center"/>
        </w:tcPr>
        <w:p w14:paraId="5A199D83" w14:textId="77777777" w:rsidR="00B16E2E" w:rsidRPr="00CD52C2" w:rsidRDefault="00B16E2E" w:rsidP="00B16E2E">
          <w:pPr>
            <w:pStyle w:val="Noga"/>
            <w:ind w:left="-51"/>
            <w:rPr>
              <w:rFonts w:ascii="Trebuchet MS" w:hAnsi="Trebuchet MS"/>
              <w:szCs w:val="14"/>
              <w:lang w:val="pt-BR"/>
            </w:rPr>
          </w:pPr>
          <w:r w:rsidRPr="00CD52C2">
            <w:rPr>
              <w:sz w:val="14"/>
              <w:szCs w:val="14"/>
              <w:lang w:val="pt-BR"/>
            </w:rPr>
            <w:t>© IBE d.d. Vse avtorske pravice, ki niso s pogodbo izrecno prenesene na naročnika, so pridržane.</w:t>
          </w:r>
        </w:p>
        <w:p w14:paraId="23BC9152" w14:textId="77777777" w:rsidR="00B16E2E" w:rsidRPr="00CD52C2" w:rsidRDefault="00B16E2E" w:rsidP="00B16E2E">
          <w:pPr>
            <w:pStyle w:val="Noga"/>
            <w:rPr>
              <w:rFonts w:ascii="MS Shell Dlg" w:hAnsi="MS Shell Dlg" w:cs="MS Shell Dlg"/>
              <w:sz w:val="4"/>
              <w:szCs w:val="4"/>
              <w:lang w:val="pt-BR"/>
            </w:rPr>
          </w:pPr>
        </w:p>
      </w:tc>
    </w:tr>
    <w:tr w:rsidR="00B16E2E" w14:paraId="7BEC718D" w14:textId="77777777" w:rsidTr="00420A9E">
      <w:trPr>
        <w:gridAfter w:val="1"/>
        <w:wAfter w:w="21" w:type="dxa"/>
        <w:cantSplit/>
        <w:trHeight w:val="240"/>
      </w:trPr>
      <w:tc>
        <w:tcPr>
          <w:tcW w:w="1418" w:type="dxa"/>
          <w:tcBorders>
            <w:top w:val="single" w:sz="4" w:space="0" w:color="auto"/>
          </w:tcBorders>
        </w:tcPr>
        <w:p w14:paraId="1DFEE270" w14:textId="77777777" w:rsidR="00B16E2E" w:rsidRPr="00CD52C2" w:rsidRDefault="00B16E2E" w:rsidP="00B16E2E">
          <w:pPr>
            <w:pStyle w:val="Noga"/>
            <w:spacing w:line="240" w:lineRule="exact"/>
            <w:ind w:left="-51" w:right="-251"/>
            <w:rPr>
              <w:rFonts w:ascii="Trebuchet MS" w:hAnsi="Trebuchet MS"/>
            </w:rPr>
          </w:pPr>
          <w:proofErr w:type="spellStart"/>
          <w:r w:rsidRPr="00CD52C2">
            <w:rPr>
              <w:rFonts w:ascii="Trebuchet MS" w:hAnsi="Trebuchet MS"/>
            </w:rPr>
            <w:t>Datoteka</w:t>
          </w:r>
          <w:proofErr w:type="spellEnd"/>
          <w:r w:rsidRPr="00CD52C2">
            <w:rPr>
              <w:rFonts w:ascii="Trebuchet MS" w:hAnsi="Trebuchet MS"/>
            </w:rPr>
            <w:t xml:space="preserve">: </w:t>
          </w:r>
        </w:p>
      </w:tc>
      <w:tc>
        <w:tcPr>
          <w:tcW w:w="5528" w:type="dxa"/>
          <w:tcBorders>
            <w:top w:val="single" w:sz="4" w:space="0" w:color="auto"/>
            <w:right w:val="single" w:sz="4" w:space="0" w:color="auto"/>
          </w:tcBorders>
          <w:shd w:val="clear" w:color="auto" w:fill="auto"/>
        </w:tcPr>
        <w:p w14:paraId="5641A4A0" w14:textId="7E4710B0" w:rsidR="00B16E2E" w:rsidRPr="00CD52C2" w:rsidRDefault="00B16E2E" w:rsidP="00B16E2E">
          <w:pPr>
            <w:pStyle w:val="Noga"/>
            <w:spacing w:line="240" w:lineRule="exact"/>
            <w:ind w:left="37"/>
            <w:rPr>
              <w:rFonts w:ascii="Trebuchet MS" w:hAnsi="Trebuchet MS"/>
              <w:lang w:val="it-IT"/>
            </w:rPr>
          </w:pPr>
          <w:r w:rsidRPr="00BB4177">
            <w:fldChar w:fldCharType="begin"/>
          </w:r>
          <w:r>
            <w:instrText xml:space="preserve"> FILENAME   \* MERGEFORMAT </w:instrText>
          </w:r>
          <w:r w:rsidRPr="00BB4177">
            <w:fldChar w:fldCharType="separate"/>
          </w:r>
          <w:r w:rsidR="00982B6C" w:rsidRPr="00982B6C">
            <w:rPr>
              <w:rFonts w:ascii="Trebuchet MS" w:hAnsi="Trebuchet MS"/>
              <w:noProof/>
            </w:rPr>
            <w:t>R4DI01-6E1022 -</w:t>
          </w:r>
          <w:r w:rsidR="00982B6C">
            <w:rPr>
              <w:noProof/>
            </w:rPr>
            <w:t xml:space="preserve"> tabele tehničnih podatkov - rev0.docx</w:t>
          </w:r>
          <w:r w:rsidRPr="00BB4177">
            <w:rPr>
              <w:rFonts w:ascii="Trebuchet MS" w:hAnsi="Trebuchet MS"/>
            </w:rPr>
            <w:fldChar w:fldCharType="end"/>
          </w:r>
        </w:p>
      </w:tc>
      <w:tc>
        <w:tcPr>
          <w:tcW w:w="1056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F5561F9" w14:textId="77777777" w:rsidR="00B16E2E" w:rsidRPr="00CD52C2" w:rsidRDefault="00B16E2E" w:rsidP="00B16E2E">
          <w:pPr>
            <w:pStyle w:val="Noga"/>
            <w:spacing w:line="240" w:lineRule="exact"/>
            <w:rPr>
              <w:rFonts w:ascii="Trebuchet MS" w:hAnsi="Trebuchet MS"/>
              <w:lang w:val="it-IT"/>
            </w:rPr>
          </w:pPr>
          <w:r w:rsidRPr="00CD52C2">
            <w:rPr>
              <w:rFonts w:ascii="Trebuchet MS" w:hAnsi="Trebuchet MS"/>
              <w:lang w:val="it-IT"/>
            </w:rPr>
            <w:t xml:space="preserve">Id. </w:t>
          </w:r>
          <w:proofErr w:type="spellStart"/>
          <w:r w:rsidRPr="00CD52C2">
            <w:rPr>
              <w:rFonts w:ascii="Trebuchet MS" w:hAnsi="Trebuchet MS"/>
              <w:lang w:val="it-IT"/>
            </w:rPr>
            <w:t>oznaka</w:t>
          </w:r>
          <w:proofErr w:type="spellEnd"/>
          <w:r w:rsidRPr="00CD52C2">
            <w:rPr>
              <w:rFonts w:ascii="Trebuchet MS" w:hAnsi="Trebuchet MS"/>
              <w:lang w:val="it-IT"/>
            </w:rPr>
            <w:t xml:space="preserve">: </w:t>
          </w:r>
        </w:p>
      </w:tc>
      <w:tc>
        <w:tcPr>
          <w:tcW w:w="1576" w:type="dxa"/>
          <w:tcBorders>
            <w:top w:val="single" w:sz="4" w:space="0" w:color="auto"/>
          </w:tcBorders>
          <w:shd w:val="clear" w:color="auto" w:fill="auto"/>
        </w:tcPr>
        <w:p w14:paraId="799C4ABF" w14:textId="77777777" w:rsidR="00B16E2E" w:rsidRPr="00CD52C2" w:rsidRDefault="00B16E2E" w:rsidP="00B16E2E">
          <w:pPr>
            <w:pStyle w:val="Noga"/>
            <w:spacing w:line="240" w:lineRule="exact"/>
            <w:rPr>
              <w:rFonts w:ascii="Trebuchet MS" w:hAnsi="Trebuchet MS"/>
              <w:lang w:val="it-IT"/>
            </w:rPr>
          </w:pPr>
          <w:r w:rsidRPr="00CD52C2">
            <w:rPr>
              <w:rFonts w:ascii="Trebuchet MS" w:hAnsi="Trebuchet MS"/>
              <w:lang w:val="it-IT"/>
            </w:rPr>
            <w:t>R4DI01-6E1022</w:t>
          </w:r>
        </w:p>
      </w:tc>
    </w:tr>
    <w:tr w:rsidR="00B16E2E" w14:paraId="368E0B64" w14:textId="77777777" w:rsidTr="00420A9E">
      <w:trPr>
        <w:gridAfter w:val="1"/>
        <w:wAfter w:w="21" w:type="dxa"/>
        <w:cantSplit/>
        <w:trHeight w:val="240"/>
      </w:trPr>
      <w:tc>
        <w:tcPr>
          <w:tcW w:w="1418" w:type="dxa"/>
        </w:tcPr>
        <w:p w14:paraId="38CD2B47" w14:textId="77777777" w:rsidR="00B16E2E" w:rsidRPr="00CD52C2" w:rsidRDefault="00B16E2E" w:rsidP="00B16E2E">
          <w:pPr>
            <w:pStyle w:val="Noga"/>
            <w:spacing w:line="240" w:lineRule="exact"/>
            <w:ind w:left="-51" w:right="-243"/>
            <w:rPr>
              <w:rFonts w:ascii="Trebuchet MS" w:hAnsi="Trebuchet MS"/>
              <w:lang w:val="it-IT"/>
            </w:rPr>
          </w:pPr>
          <w:r w:rsidRPr="00CD52C2">
            <w:rPr>
              <w:rFonts w:ascii="Trebuchet MS" w:hAnsi="Trebuchet MS"/>
              <w:lang w:val="it-IT"/>
            </w:rPr>
            <w:t>Gradnja/Objekt:</w:t>
          </w:r>
        </w:p>
      </w:tc>
      <w:tc>
        <w:tcPr>
          <w:tcW w:w="5528" w:type="dxa"/>
          <w:tcBorders>
            <w:right w:val="single" w:sz="4" w:space="0" w:color="auto"/>
          </w:tcBorders>
          <w:shd w:val="clear" w:color="auto" w:fill="auto"/>
        </w:tcPr>
        <w:p w14:paraId="320222C7" w14:textId="07F69191" w:rsidR="00B16E2E" w:rsidRPr="00CD52C2" w:rsidRDefault="00B16E2E" w:rsidP="00B16E2E">
          <w:pPr>
            <w:pStyle w:val="Noga"/>
            <w:spacing w:line="240" w:lineRule="exact"/>
            <w:ind w:left="37"/>
            <w:rPr>
              <w:rFonts w:ascii="Trebuchet MS" w:hAnsi="Trebuchet MS"/>
              <w:lang w:val="it-IT"/>
            </w:rPr>
          </w:pPr>
          <w:r w:rsidRPr="00B16E2E">
            <w:rPr>
              <w:rFonts w:ascii="Trebuchet MS" w:hAnsi="Trebuchet MS" w:cs="Arial"/>
              <w:sz w:val="14"/>
              <w:szCs w:val="14"/>
            </w:rPr>
            <w:t xml:space="preserve">RTP 400/110-220/110/35/10 kV </w:t>
          </w:r>
          <w:proofErr w:type="spellStart"/>
          <w:r w:rsidRPr="00B16E2E">
            <w:rPr>
              <w:rFonts w:ascii="Trebuchet MS" w:hAnsi="Trebuchet MS" w:cs="Arial"/>
              <w:sz w:val="14"/>
              <w:szCs w:val="14"/>
            </w:rPr>
            <w:t>Divača</w:t>
          </w:r>
          <w:proofErr w:type="spellEnd"/>
          <w:r w:rsidRPr="00B16E2E">
            <w:rPr>
              <w:rFonts w:ascii="Trebuchet MS" w:hAnsi="Trebuchet MS" w:cs="Arial"/>
              <w:sz w:val="14"/>
              <w:szCs w:val="14"/>
            </w:rPr>
            <w:t xml:space="preserve"> / </w:t>
          </w:r>
          <w:proofErr w:type="spellStart"/>
          <w:r w:rsidRPr="00B16E2E">
            <w:rPr>
              <w:rFonts w:ascii="Trebuchet MS" w:hAnsi="Trebuchet MS" w:cs="Arial"/>
              <w:sz w:val="14"/>
              <w:szCs w:val="14"/>
            </w:rPr>
            <w:t>Rekonstrukcija</w:t>
          </w:r>
          <w:proofErr w:type="spellEnd"/>
          <w:r w:rsidRPr="00B16E2E">
            <w:rPr>
              <w:rFonts w:ascii="Trebuchet MS" w:hAnsi="Trebuchet MS" w:cs="Arial"/>
              <w:sz w:val="14"/>
              <w:szCs w:val="14"/>
            </w:rPr>
            <w:t xml:space="preserve"> </w:t>
          </w:r>
          <w:proofErr w:type="spellStart"/>
          <w:r w:rsidRPr="00B16E2E">
            <w:rPr>
              <w:rFonts w:ascii="Trebuchet MS" w:hAnsi="Trebuchet MS" w:cs="Arial"/>
              <w:sz w:val="14"/>
              <w:szCs w:val="14"/>
            </w:rPr>
            <w:t>transformacije</w:t>
          </w:r>
          <w:proofErr w:type="spellEnd"/>
          <w:r w:rsidRPr="00B16E2E">
            <w:rPr>
              <w:rFonts w:ascii="Trebuchet MS" w:hAnsi="Trebuchet MS" w:cs="Arial"/>
              <w:sz w:val="14"/>
              <w:szCs w:val="14"/>
            </w:rPr>
            <w:t xml:space="preserve"> 220/110 kV</w:t>
          </w:r>
        </w:p>
      </w:tc>
      <w:tc>
        <w:tcPr>
          <w:tcW w:w="1056" w:type="dxa"/>
          <w:tcBorders>
            <w:left w:val="single" w:sz="4" w:space="0" w:color="auto"/>
          </w:tcBorders>
          <w:shd w:val="clear" w:color="auto" w:fill="auto"/>
        </w:tcPr>
        <w:p w14:paraId="16FCF9EC" w14:textId="77777777" w:rsidR="00B16E2E" w:rsidRPr="00CD52C2" w:rsidRDefault="00B16E2E" w:rsidP="00B16E2E">
          <w:pPr>
            <w:pStyle w:val="Noga"/>
            <w:spacing w:line="240" w:lineRule="exact"/>
            <w:rPr>
              <w:rFonts w:ascii="Trebuchet MS" w:hAnsi="Trebuchet MS"/>
              <w:lang w:val="it-IT"/>
            </w:rPr>
          </w:pPr>
          <w:r w:rsidRPr="00CD52C2">
            <w:rPr>
              <w:rFonts w:ascii="Trebuchet MS" w:hAnsi="Trebuchet MS"/>
              <w:lang w:val="it-IT"/>
            </w:rPr>
            <w:t>Datum:</w:t>
          </w:r>
        </w:p>
      </w:tc>
      <w:tc>
        <w:tcPr>
          <w:tcW w:w="1576" w:type="dxa"/>
          <w:shd w:val="clear" w:color="auto" w:fill="auto"/>
        </w:tcPr>
        <w:p w14:paraId="020C8D1C" w14:textId="77777777" w:rsidR="00B16E2E" w:rsidRPr="00CD52C2" w:rsidRDefault="00B16E2E" w:rsidP="00B16E2E">
          <w:pPr>
            <w:pStyle w:val="Noga"/>
            <w:spacing w:line="240" w:lineRule="exact"/>
            <w:rPr>
              <w:rFonts w:ascii="Trebuchet MS" w:hAnsi="Trebuchet MS"/>
              <w:lang w:val="it-IT"/>
            </w:rPr>
          </w:pPr>
          <w:proofErr w:type="spellStart"/>
          <w:r w:rsidRPr="00CD52C2">
            <w:rPr>
              <w:rFonts w:ascii="Trebuchet MS" w:hAnsi="Trebuchet MS"/>
              <w:lang w:val="it-IT"/>
            </w:rPr>
            <w:t>februar</w:t>
          </w:r>
          <w:proofErr w:type="spellEnd"/>
          <w:r w:rsidRPr="00CD52C2">
            <w:rPr>
              <w:rFonts w:ascii="Trebuchet MS" w:hAnsi="Trebuchet MS"/>
              <w:lang w:val="it-IT"/>
            </w:rPr>
            <w:t xml:space="preserve"> 2025</w:t>
          </w:r>
        </w:p>
      </w:tc>
    </w:tr>
  </w:tbl>
  <w:p w14:paraId="4ADB68C1" w14:textId="77777777" w:rsidR="00B62984" w:rsidRPr="00C64F96" w:rsidRDefault="00B62984" w:rsidP="00C64F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B0906" w14:textId="77777777" w:rsidR="00CB66CF" w:rsidRDefault="00CB66CF">
      <w:r>
        <w:separator/>
      </w:r>
    </w:p>
  </w:footnote>
  <w:footnote w:type="continuationSeparator" w:id="0">
    <w:p w14:paraId="4BBC5518" w14:textId="77777777" w:rsidR="00CB66CF" w:rsidRDefault="00CB66CF">
      <w:r>
        <w:continuationSeparator/>
      </w:r>
    </w:p>
  </w:footnote>
  <w:footnote w:type="continuationNotice" w:id="1">
    <w:p w14:paraId="4F4833DE" w14:textId="77777777" w:rsidR="00CB66CF" w:rsidRDefault="00CB66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108" w:type="dxa"/>
      <w:tblLayout w:type="fixed"/>
      <w:tblLook w:val="01E0" w:firstRow="1" w:lastRow="1" w:firstColumn="1" w:lastColumn="1" w:noHBand="0" w:noVBand="0"/>
    </w:tblPr>
    <w:tblGrid>
      <w:gridCol w:w="4130"/>
      <w:gridCol w:w="1260"/>
      <w:gridCol w:w="3038"/>
      <w:gridCol w:w="928"/>
    </w:tblGrid>
    <w:tr w:rsidR="00B62984" w14:paraId="405A782A" w14:textId="77777777" w:rsidTr="00246721">
      <w:trPr>
        <w:trHeight w:val="108"/>
      </w:trPr>
      <w:tc>
        <w:tcPr>
          <w:tcW w:w="4130" w:type="dxa"/>
          <w:shd w:val="clear" w:color="auto" w:fill="auto"/>
        </w:tcPr>
        <w:p w14:paraId="73FCDA6F" w14:textId="03E38C15" w:rsidR="00B62984" w:rsidRPr="00246721" w:rsidRDefault="00B62984" w:rsidP="00F320DD">
          <w:pPr>
            <w:pStyle w:val="Glava"/>
            <w:ind w:hanging="108"/>
            <w:rPr>
              <w:rFonts w:ascii="Trebuchet MS" w:hAnsi="Trebuchet MS"/>
              <w:szCs w:val="18"/>
            </w:rPr>
          </w:pP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shd w:val="clear" w:color="auto" w:fill="auto"/>
          <w:vAlign w:val="center"/>
        </w:tcPr>
        <w:p w14:paraId="4654B774" w14:textId="77777777" w:rsidR="00B62984" w:rsidRDefault="00F9438C" w:rsidP="00246721">
          <w:pPr>
            <w:pStyle w:val="Glava"/>
            <w:jc w:val="center"/>
          </w:pPr>
          <w:r>
            <w:rPr>
              <w:noProof/>
              <w:lang w:val="sl-SI"/>
            </w:rPr>
            <w:pict w14:anchorId="1B27D654">
              <v:group id="_x0000_s1212" editas="canvas" style="position:absolute;left:0;text-align:left;margin-left:0;margin-top:3.7pt;width:47.9pt;height:37.05pt;z-index:251657728;mso-position-horizontal:center;mso-position-horizontal-relative:text;mso-position-vertical-relative:text" coordorigin="-29" coordsize="958,741" o:allowoverlap="f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13" type="#_x0000_t75" style="position:absolute;left:-29;width:958;height:741" o:preferrelative="f">
                  <v:fill o:detectmouseclick="t"/>
                  <v:path o:extrusionok="t" o:connecttype="none"/>
                  <o:lock v:ext="edit" text="t"/>
                </v:shape>
                <v:group id="_x0000_s1214" style="position:absolute;left:-29;width:918;height:708" coordorigin="2,2" coordsize="1065,844">
                  <o:lock v:ext="edit" aspectratio="t"/>
                  <v:shape id="_x0000_s1215" style="position:absolute;left:231;top:120;width:381;height:726" coordsize="381,726" path="m298,566l,726,,564,224,444r,l230,438r5,-6l237,425r1,-9l238,416r-1,-7l235,403r-3,-6l228,392r-5,-5l217,385r-6,-2l204,383r,l198,383r-6,2l,487,,325,224,204r,l230,199r5,-7l237,185r1,-9l238,176r-1,-6l235,163r-3,-5l228,152r-5,-3l217,145r-6,-1l204,143r,l198,144r-6,1l,248,,86,127,18r,l142,12r,l156,7,172,4,187,1,204,r,l222,1r18,3l256,8r17,6l289,22r14,8l316,41r13,11l340,65r11,13l359,92r7,16l372,125r5,16l379,159r2,18l381,177r-2,17l377,211r-4,16l369,242r-8,15l354,271r-9,13l334,296r,l345,309r9,12l361,336r8,14l369,350r4,16l377,383r2,16l381,416r,l381,428r-2,11l377,451r-2,11l371,473r-4,10l358,503r-12,19l332,538r-16,15l298,566xe" fillcolor="#ef6b00" stroked="f">
                    <v:path arrowok="t"/>
                    <o:lock v:ext="edit" aspectratio="t"/>
                  </v:shape>
                  <v:shape id="_x0000_s1216" style="position:absolute;left:687;top:241;width:380;height:366" coordsize="380,366" path="m,366l,204,380,r,162l,366xe" fillcolor="#ef6b00" stroked="f">
                    <v:path arrowok="t"/>
                    <o:lock v:ext="edit" aspectratio="t"/>
                  </v:shape>
                  <v:shape id="_x0000_s1217" style="position:absolute;left:687;top:480;width:380;height:366" coordsize="380,366" path="m,366l,204,380,r,162l,366xe" fillcolor="#ef6b00" stroked="f">
                    <v:path arrowok="t"/>
                    <o:lock v:ext="edit" aspectratio="t"/>
                  </v:shape>
                  <v:shape id="_x0000_s1218" style="position:absolute;left:2;top:130;width:143;height:716" coordsize="143,716" path="m143,640l143,,,76,,716,143,640xe" fillcolor="#ef6b00" stroked="f">
                    <v:path arrowok="t"/>
                    <o:lock v:ext="edit" aspectratio="t"/>
                  </v:shape>
                  <v:shape id="_x0000_s1219" style="position:absolute;left:687;top:2;width:380;height:366" coordsize="380,366" path="m,366l,204,380,r,162l,366xe" fillcolor="#ef6b00" stroked="f">
                    <v:path arrowok="t"/>
                    <o:lock v:ext="edit" aspectratio="t"/>
                  </v:shape>
                </v:group>
              </v:group>
            </w:pict>
          </w:r>
          <w:r w:rsidR="00B62984">
            <w:t>-</w:t>
          </w:r>
        </w:p>
      </w:tc>
      <w:tc>
        <w:tcPr>
          <w:tcW w:w="3966" w:type="dxa"/>
          <w:gridSpan w:val="2"/>
          <w:shd w:val="clear" w:color="auto" w:fill="auto"/>
        </w:tcPr>
        <w:p w14:paraId="3B0EC2F8" w14:textId="77777777" w:rsidR="00B62984" w:rsidRDefault="00B62984" w:rsidP="00246721">
          <w:pPr>
            <w:pStyle w:val="Glava"/>
            <w:jc w:val="center"/>
          </w:pPr>
        </w:p>
      </w:tc>
    </w:tr>
    <w:tr w:rsidR="00B62984" w14:paraId="664DEF78" w14:textId="77777777" w:rsidTr="00246721">
      <w:trPr>
        <w:cantSplit/>
        <w:trHeight w:hRule="exact" w:val="284"/>
      </w:trPr>
      <w:tc>
        <w:tcPr>
          <w:tcW w:w="4130" w:type="dxa"/>
          <w:tcBorders>
            <w:bottom w:val="single" w:sz="4" w:space="0" w:color="auto"/>
          </w:tcBorders>
          <w:shd w:val="clear" w:color="auto" w:fill="auto"/>
        </w:tcPr>
        <w:p w14:paraId="69C0B574" w14:textId="41188979" w:rsidR="00B62984" w:rsidRPr="00246721" w:rsidRDefault="00B16E2E" w:rsidP="00B16E2E">
          <w:pPr>
            <w:pStyle w:val="Glava"/>
            <w:tabs>
              <w:tab w:val="clear" w:pos="4819"/>
              <w:tab w:val="clear" w:pos="9071"/>
              <w:tab w:val="left" w:pos="979"/>
            </w:tabs>
            <w:spacing w:after="240" w:line="240" w:lineRule="atLeast"/>
            <w:ind w:left="-79" w:hanging="29"/>
            <w:jc w:val="left"/>
            <w:rPr>
              <w:rFonts w:ascii="Trebuchet MS" w:hAnsi="Trebuchet MS"/>
              <w:szCs w:val="18"/>
              <w:lang w:val="de-DE"/>
            </w:rPr>
          </w:pPr>
          <w:proofErr w:type="spellStart"/>
          <w:r w:rsidRPr="00CD52C2">
            <w:rPr>
              <w:rFonts w:ascii="Trebuchet MS" w:hAnsi="Trebuchet MS"/>
              <w:szCs w:val="18"/>
            </w:rPr>
            <w:t>Št</w:t>
          </w:r>
          <w:proofErr w:type="spellEnd"/>
          <w:r w:rsidRPr="00CD52C2">
            <w:rPr>
              <w:rFonts w:ascii="Trebuchet MS" w:hAnsi="Trebuchet MS"/>
              <w:szCs w:val="18"/>
            </w:rPr>
            <w:t xml:space="preserve">. </w:t>
          </w:r>
          <w:proofErr w:type="spellStart"/>
          <w:r w:rsidRPr="00CD52C2">
            <w:rPr>
              <w:rFonts w:ascii="Trebuchet MS" w:hAnsi="Trebuchet MS"/>
              <w:szCs w:val="18"/>
            </w:rPr>
            <w:t>načrta</w:t>
          </w:r>
          <w:proofErr w:type="spellEnd"/>
          <w:r w:rsidRPr="00CD52C2">
            <w:rPr>
              <w:rFonts w:ascii="Trebuchet MS" w:hAnsi="Trebuchet MS"/>
              <w:szCs w:val="18"/>
            </w:rPr>
            <w:t>:</w:t>
          </w:r>
          <w:r>
            <w:rPr>
              <w:rFonts w:ascii="Trebuchet MS" w:hAnsi="Trebuchet MS"/>
              <w:szCs w:val="18"/>
            </w:rPr>
            <w:t xml:space="preserve"> </w:t>
          </w:r>
          <w:r>
            <w:rPr>
              <w:rFonts w:ascii="Trebuchet MS" w:hAnsi="Trebuchet MS"/>
              <w:szCs w:val="18"/>
            </w:rPr>
            <w:tab/>
            <w:t>R</w:t>
          </w:r>
          <w:r w:rsidRPr="00CD52C2">
            <w:rPr>
              <w:rFonts w:ascii="Trebuchet MS" w:hAnsi="Trebuchet MS"/>
              <w:szCs w:val="18"/>
            </w:rPr>
            <w:t>4DI01-6E/11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shd w:val="clear" w:color="auto" w:fill="auto"/>
          <w:vAlign w:val="center"/>
        </w:tcPr>
        <w:p w14:paraId="20FE06F3" w14:textId="77777777" w:rsidR="00B62984" w:rsidRPr="00246721" w:rsidRDefault="00B62984" w:rsidP="00246721">
          <w:pPr>
            <w:pStyle w:val="Glava"/>
            <w:jc w:val="center"/>
            <w:rPr>
              <w:lang w:val="de-DE"/>
            </w:rPr>
          </w:pPr>
        </w:p>
      </w:tc>
      <w:tc>
        <w:tcPr>
          <w:tcW w:w="3038" w:type="dxa"/>
          <w:tcBorders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C5D49A8" w14:textId="77777777" w:rsidR="00B62984" w:rsidRPr="00246721" w:rsidRDefault="00B62984" w:rsidP="00246721">
          <w:pPr>
            <w:pStyle w:val="Glava"/>
            <w:jc w:val="right"/>
            <w:rPr>
              <w:lang w:val="de-DE"/>
            </w:rPr>
          </w:pPr>
        </w:p>
      </w:tc>
      <w:tc>
        <w:tcPr>
          <w:tcW w:w="928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31DF8068" w14:textId="77777777" w:rsidR="00B62984" w:rsidRPr="00246721" w:rsidRDefault="00B62984" w:rsidP="00246721">
          <w:pPr>
            <w:pStyle w:val="Glava"/>
            <w:tabs>
              <w:tab w:val="clear" w:pos="9071"/>
              <w:tab w:val="center" w:pos="4536"/>
              <w:tab w:val="right" w:pos="9072"/>
            </w:tabs>
            <w:spacing w:after="240" w:line="240" w:lineRule="atLeast"/>
            <w:ind w:left="-147" w:right="34"/>
            <w:jc w:val="right"/>
            <w:rPr>
              <w:rFonts w:ascii="Trebuchet MS" w:hAnsi="Trebuchet MS"/>
              <w:szCs w:val="18"/>
            </w:rPr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>
            <w:rPr>
              <w:rStyle w:val="tevilkastrani"/>
              <w:noProof/>
            </w:rPr>
            <w:t>21</w:t>
          </w:r>
          <w:r>
            <w:rPr>
              <w:rStyle w:val="tevilkastrani"/>
            </w:rPr>
            <w:fldChar w:fldCharType="end"/>
          </w:r>
          <w:r w:rsidRPr="00246721">
            <w:rPr>
              <w:rFonts w:ascii="Trebuchet MS" w:hAnsi="Trebuchet MS"/>
              <w:szCs w:val="18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>
            <w:rPr>
              <w:rStyle w:val="tevilkastrani"/>
              <w:noProof/>
            </w:rPr>
            <w:t>22</w:t>
          </w:r>
          <w:r>
            <w:rPr>
              <w:rStyle w:val="tevilkastrani"/>
            </w:rPr>
            <w:fldChar w:fldCharType="end"/>
          </w:r>
        </w:p>
      </w:tc>
    </w:tr>
    <w:tr w:rsidR="00B62984" w14:paraId="1F7C39C5" w14:textId="77777777" w:rsidTr="00246721">
      <w:trPr>
        <w:trHeight w:hRule="exact" w:val="393"/>
      </w:trPr>
      <w:tc>
        <w:tcPr>
          <w:tcW w:w="4130" w:type="dxa"/>
          <w:tcBorders>
            <w:top w:val="single" w:sz="4" w:space="0" w:color="auto"/>
          </w:tcBorders>
          <w:shd w:val="clear" w:color="auto" w:fill="auto"/>
        </w:tcPr>
        <w:p w14:paraId="56E8B8B1" w14:textId="77777777" w:rsidR="00B62984" w:rsidRDefault="00B62984" w:rsidP="00246721">
          <w:pPr>
            <w:pStyle w:val="Glava"/>
            <w:jc w:val="center"/>
          </w:pPr>
        </w:p>
      </w:tc>
      <w:tc>
        <w:tcPr>
          <w:tcW w:w="1260" w:type="dxa"/>
          <w:vMerge/>
          <w:shd w:val="clear" w:color="auto" w:fill="auto"/>
          <w:vAlign w:val="center"/>
        </w:tcPr>
        <w:p w14:paraId="39023FEF" w14:textId="77777777" w:rsidR="00B62984" w:rsidRDefault="00B62984" w:rsidP="00246721">
          <w:pPr>
            <w:pStyle w:val="Glava"/>
            <w:jc w:val="center"/>
          </w:pPr>
        </w:p>
      </w:tc>
      <w:tc>
        <w:tcPr>
          <w:tcW w:w="3966" w:type="dxa"/>
          <w:gridSpan w:val="2"/>
          <w:tcBorders>
            <w:top w:val="single" w:sz="4" w:space="0" w:color="auto"/>
          </w:tcBorders>
          <w:shd w:val="clear" w:color="auto" w:fill="auto"/>
        </w:tcPr>
        <w:p w14:paraId="265B814D" w14:textId="77777777" w:rsidR="00B62984" w:rsidRDefault="00B62984" w:rsidP="00246721">
          <w:pPr>
            <w:pStyle w:val="Glava"/>
            <w:tabs>
              <w:tab w:val="left" w:pos="3667"/>
            </w:tabs>
            <w:jc w:val="center"/>
          </w:pPr>
        </w:p>
      </w:tc>
    </w:tr>
  </w:tbl>
  <w:p w14:paraId="7BC10963" w14:textId="77777777" w:rsidR="00B62984" w:rsidRPr="00784DA0" w:rsidRDefault="00B62984" w:rsidP="00B1589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602BB9C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8362B6C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BC244658"/>
    <w:lvl w:ilvl="0">
      <w:numFmt w:val="decimal"/>
      <w:pStyle w:val="Natevanje1"/>
      <w:lvlText w:val="*"/>
      <w:lvlJc w:val="left"/>
    </w:lvl>
  </w:abstractNum>
  <w:abstractNum w:abstractNumId="3" w15:restartNumberingAfterBreak="0">
    <w:nsid w:val="05CE68EC"/>
    <w:multiLevelType w:val="multilevel"/>
    <w:tmpl w:val="042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CF37DB5"/>
    <w:multiLevelType w:val="multilevel"/>
    <w:tmpl w:val="B2E80680"/>
    <w:lvl w:ilvl="0">
      <w:start w:val="1"/>
      <w:numFmt w:val="bullet"/>
      <w:pStyle w:val="alineja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3F61DD"/>
    <w:multiLevelType w:val="multilevel"/>
    <w:tmpl w:val="9B629C16"/>
    <w:lvl w:ilvl="0">
      <w:start w:val="3"/>
      <w:numFmt w:val="decimal"/>
      <w:pStyle w:val="TPnaslo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pStyle w:val="SlogTPnaslov2Levo0cmPrvavrstica0cm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SlogNaslov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 w15:restartNumberingAfterBreak="0">
    <w:nsid w:val="16C66301"/>
    <w:multiLevelType w:val="hybridMultilevel"/>
    <w:tmpl w:val="0700D87E"/>
    <w:lvl w:ilvl="0" w:tplc="FFFFFFFF">
      <w:start w:val="1"/>
      <w:numFmt w:val="bullet"/>
      <w:pStyle w:val="Slog1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891FBD"/>
    <w:multiLevelType w:val="multilevel"/>
    <w:tmpl w:val="E2601BBA"/>
    <w:styleLink w:val="SlogVrstinaoznak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B1C0BBF"/>
    <w:multiLevelType w:val="hybridMultilevel"/>
    <w:tmpl w:val="8ED886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D1C5D"/>
    <w:multiLevelType w:val="hybridMultilevel"/>
    <w:tmpl w:val="C714000A"/>
    <w:lvl w:ilvl="0" w:tplc="04240001">
      <w:start w:val="1"/>
      <w:numFmt w:val="decimal"/>
      <w:pStyle w:val="Viristevilka"/>
      <w:lvlText w:val="9.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45646"/>
    <w:multiLevelType w:val="hybridMultilevel"/>
    <w:tmpl w:val="C7D6F7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22958"/>
    <w:multiLevelType w:val="hybridMultilevel"/>
    <w:tmpl w:val="09101F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38E"/>
    <w:multiLevelType w:val="hybridMultilevel"/>
    <w:tmpl w:val="FEDE27A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E5728"/>
    <w:multiLevelType w:val="hybridMultilevel"/>
    <w:tmpl w:val="09101F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92DE2"/>
    <w:multiLevelType w:val="singleLevel"/>
    <w:tmpl w:val="DF182FAE"/>
    <w:lvl w:ilvl="0">
      <w:start w:val="1"/>
      <w:numFmt w:val="bullet"/>
      <w:pStyle w:val="pikaalineje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E4D13DA"/>
    <w:multiLevelType w:val="hybridMultilevel"/>
    <w:tmpl w:val="78BC213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57EA7"/>
    <w:multiLevelType w:val="hybridMultilevel"/>
    <w:tmpl w:val="62E46016"/>
    <w:lvl w:ilvl="0" w:tplc="577EF260">
      <w:start w:val="1"/>
      <w:numFmt w:val="bullet"/>
      <w:pStyle w:val="Otevilenje-2nivo"/>
      <w:lvlText w:val="-"/>
      <w:lvlJc w:val="left"/>
      <w:pPr>
        <w:tabs>
          <w:tab w:val="num" w:pos="1097"/>
        </w:tabs>
        <w:ind w:left="109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5657A"/>
    <w:multiLevelType w:val="hybridMultilevel"/>
    <w:tmpl w:val="09101F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5502B"/>
    <w:multiLevelType w:val="hybridMultilevel"/>
    <w:tmpl w:val="C07AA868"/>
    <w:lvl w:ilvl="0" w:tplc="A05A2B56">
      <w:start w:val="1"/>
      <w:numFmt w:val="bullet"/>
      <w:pStyle w:val="Otevilenje-1niv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Lucida Sans Typewriter" w:hAnsi="Lucida Sans Typewriter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1C0AB8">
      <w:numFmt w:val="bullet"/>
      <w:lvlText w:val="·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Lucida Sans Typewriter" w:hAnsi="Lucida Sans Typewriter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Lucida Sans Typewriter" w:hAnsi="Lucida Sans Typewriter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1601799">
    <w:abstractNumId w:val="1"/>
  </w:num>
  <w:num w:numId="2" w16cid:durableId="749160894">
    <w:abstractNumId w:val="2"/>
    <w:lvlOverride w:ilvl="0">
      <w:lvl w:ilvl="0">
        <w:start w:val="1"/>
        <w:numFmt w:val="lowerLetter"/>
        <w:pStyle w:val="Natevanje1"/>
        <w:lvlText w:val="%1)"/>
        <w:lvlJc w:val="left"/>
        <w:pPr>
          <w:tabs>
            <w:tab w:val="num" w:pos="1353"/>
          </w:tabs>
          <w:ind w:left="1353" w:hanging="360"/>
        </w:pPr>
        <w:rPr>
          <w:rFonts w:hint="default"/>
        </w:rPr>
      </w:lvl>
    </w:lvlOverride>
  </w:num>
  <w:num w:numId="3" w16cid:durableId="469523303">
    <w:abstractNumId w:val="6"/>
  </w:num>
  <w:num w:numId="4" w16cid:durableId="1900510529">
    <w:abstractNumId w:val="3"/>
  </w:num>
  <w:num w:numId="5" w16cid:durableId="1621641272">
    <w:abstractNumId w:val="14"/>
  </w:num>
  <w:num w:numId="6" w16cid:durableId="430123975">
    <w:abstractNumId w:val="5"/>
  </w:num>
  <w:num w:numId="7" w16cid:durableId="796874658">
    <w:abstractNumId w:val="9"/>
  </w:num>
  <w:num w:numId="8" w16cid:durableId="1979794722">
    <w:abstractNumId w:val="4"/>
  </w:num>
  <w:num w:numId="9" w16cid:durableId="115872945">
    <w:abstractNumId w:val="7"/>
  </w:num>
  <w:num w:numId="10" w16cid:durableId="293483196">
    <w:abstractNumId w:val="18"/>
  </w:num>
  <w:num w:numId="11" w16cid:durableId="260264374">
    <w:abstractNumId w:val="0"/>
  </w:num>
  <w:num w:numId="12" w16cid:durableId="210120054">
    <w:abstractNumId w:val="16"/>
  </w:num>
  <w:num w:numId="13" w16cid:durableId="1163476000">
    <w:abstractNumId w:val="10"/>
  </w:num>
  <w:num w:numId="14" w16cid:durableId="1083719467">
    <w:abstractNumId w:val="8"/>
  </w:num>
  <w:num w:numId="15" w16cid:durableId="1211763384">
    <w:abstractNumId w:val="1"/>
  </w:num>
  <w:num w:numId="16" w16cid:durableId="164051126">
    <w:abstractNumId w:val="12"/>
  </w:num>
  <w:num w:numId="17" w16cid:durableId="127282936">
    <w:abstractNumId w:val="1"/>
  </w:num>
  <w:num w:numId="18" w16cid:durableId="1803888197">
    <w:abstractNumId w:val="15"/>
  </w:num>
  <w:num w:numId="19" w16cid:durableId="340477296">
    <w:abstractNumId w:val="13"/>
  </w:num>
  <w:num w:numId="20" w16cid:durableId="529877452">
    <w:abstractNumId w:val="11"/>
  </w:num>
  <w:num w:numId="21" w16cid:durableId="1362776667">
    <w:abstractNumId w:val="17"/>
  </w:num>
  <w:num w:numId="22" w16cid:durableId="148250335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dataType w:val="textFile"/>
    <w:activeRecord w:val="-1"/>
    <w:odso/>
  </w:mailMerge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4C5D"/>
    <w:rsid w:val="00000E84"/>
    <w:rsid w:val="00001359"/>
    <w:rsid w:val="000014ED"/>
    <w:rsid w:val="00001574"/>
    <w:rsid w:val="00001E54"/>
    <w:rsid w:val="000024C9"/>
    <w:rsid w:val="000024F5"/>
    <w:rsid w:val="00002541"/>
    <w:rsid w:val="000028DE"/>
    <w:rsid w:val="0000369D"/>
    <w:rsid w:val="00003896"/>
    <w:rsid w:val="00003C6C"/>
    <w:rsid w:val="000048E2"/>
    <w:rsid w:val="00004D27"/>
    <w:rsid w:val="00005593"/>
    <w:rsid w:val="00006559"/>
    <w:rsid w:val="00006BF7"/>
    <w:rsid w:val="0000721A"/>
    <w:rsid w:val="000078D1"/>
    <w:rsid w:val="00007B91"/>
    <w:rsid w:val="00007CFD"/>
    <w:rsid w:val="00010350"/>
    <w:rsid w:val="00012862"/>
    <w:rsid w:val="000138F3"/>
    <w:rsid w:val="0001415B"/>
    <w:rsid w:val="0001442A"/>
    <w:rsid w:val="00014BDC"/>
    <w:rsid w:val="00016119"/>
    <w:rsid w:val="00016E14"/>
    <w:rsid w:val="00017690"/>
    <w:rsid w:val="00020970"/>
    <w:rsid w:val="00020A55"/>
    <w:rsid w:val="00020DFC"/>
    <w:rsid w:val="0002194F"/>
    <w:rsid w:val="0002248B"/>
    <w:rsid w:val="00022CB3"/>
    <w:rsid w:val="00023357"/>
    <w:rsid w:val="00023736"/>
    <w:rsid w:val="00024473"/>
    <w:rsid w:val="00024826"/>
    <w:rsid w:val="00025D04"/>
    <w:rsid w:val="000261B2"/>
    <w:rsid w:val="000261C1"/>
    <w:rsid w:val="0002735B"/>
    <w:rsid w:val="000303E2"/>
    <w:rsid w:val="00030544"/>
    <w:rsid w:val="0003075B"/>
    <w:rsid w:val="00030C3C"/>
    <w:rsid w:val="00031206"/>
    <w:rsid w:val="00031A12"/>
    <w:rsid w:val="00031DEF"/>
    <w:rsid w:val="00031FE6"/>
    <w:rsid w:val="000352CC"/>
    <w:rsid w:val="000365D0"/>
    <w:rsid w:val="00036789"/>
    <w:rsid w:val="000367CE"/>
    <w:rsid w:val="00043D0A"/>
    <w:rsid w:val="00044B6C"/>
    <w:rsid w:val="00045788"/>
    <w:rsid w:val="00046530"/>
    <w:rsid w:val="00046FF1"/>
    <w:rsid w:val="000472BF"/>
    <w:rsid w:val="00047FCD"/>
    <w:rsid w:val="00051A6A"/>
    <w:rsid w:val="000520FC"/>
    <w:rsid w:val="00052790"/>
    <w:rsid w:val="00053436"/>
    <w:rsid w:val="00053A82"/>
    <w:rsid w:val="00053BA9"/>
    <w:rsid w:val="00053D47"/>
    <w:rsid w:val="00053E18"/>
    <w:rsid w:val="00053E8C"/>
    <w:rsid w:val="00054535"/>
    <w:rsid w:val="00054CEC"/>
    <w:rsid w:val="00054F90"/>
    <w:rsid w:val="0005655C"/>
    <w:rsid w:val="00056A6D"/>
    <w:rsid w:val="00056B16"/>
    <w:rsid w:val="00056B9A"/>
    <w:rsid w:val="00056BB8"/>
    <w:rsid w:val="00057427"/>
    <w:rsid w:val="00057D29"/>
    <w:rsid w:val="00057FF0"/>
    <w:rsid w:val="00060624"/>
    <w:rsid w:val="00060740"/>
    <w:rsid w:val="00060B56"/>
    <w:rsid w:val="00060B58"/>
    <w:rsid w:val="00060FDF"/>
    <w:rsid w:val="0006131B"/>
    <w:rsid w:val="00061398"/>
    <w:rsid w:val="000620E9"/>
    <w:rsid w:val="00062BE7"/>
    <w:rsid w:val="000630D3"/>
    <w:rsid w:val="000639E8"/>
    <w:rsid w:val="00063DCC"/>
    <w:rsid w:val="00065CCA"/>
    <w:rsid w:val="000662AE"/>
    <w:rsid w:val="00066BEF"/>
    <w:rsid w:val="00066EBC"/>
    <w:rsid w:val="000675B7"/>
    <w:rsid w:val="00067E5F"/>
    <w:rsid w:val="0007028A"/>
    <w:rsid w:val="00071388"/>
    <w:rsid w:val="00071667"/>
    <w:rsid w:val="00071AC2"/>
    <w:rsid w:val="00072BD7"/>
    <w:rsid w:val="000736F5"/>
    <w:rsid w:val="00073A04"/>
    <w:rsid w:val="00073AA3"/>
    <w:rsid w:val="0007461F"/>
    <w:rsid w:val="00074AB2"/>
    <w:rsid w:val="00074FE5"/>
    <w:rsid w:val="00075035"/>
    <w:rsid w:val="0007521C"/>
    <w:rsid w:val="00076048"/>
    <w:rsid w:val="000777EA"/>
    <w:rsid w:val="00077952"/>
    <w:rsid w:val="00077A94"/>
    <w:rsid w:val="0008008C"/>
    <w:rsid w:val="000811F6"/>
    <w:rsid w:val="00081F43"/>
    <w:rsid w:val="00083015"/>
    <w:rsid w:val="00083338"/>
    <w:rsid w:val="000842B5"/>
    <w:rsid w:val="000842ED"/>
    <w:rsid w:val="00084382"/>
    <w:rsid w:val="00084552"/>
    <w:rsid w:val="00084E15"/>
    <w:rsid w:val="00085BA4"/>
    <w:rsid w:val="00085D3D"/>
    <w:rsid w:val="00086C99"/>
    <w:rsid w:val="00087102"/>
    <w:rsid w:val="00087DD2"/>
    <w:rsid w:val="00090301"/>
    <w:rsid w:val="00090F0D"/>
    <w:rsid w:val="00091648"/>
    <w:rsid w:val="00091D9F"/>
    <w:rsid w:val="0009241D"/>
    <w:rsid w:val="00092A3C"/>
    <w:rsid w:val="0009321A"/>
    <w:rsid w:val="00093D71"/>
    <w:rsid w:val="00094092"/>
    <w:rsid w:val="000940B1"/>
    <w:rsid w:val="000945A7"/>
    <w:rsid w:val="00095DAA"/>
    <w:rsid w:val="00095E33"/>
    <w:rsid w:val="00095EC9"/>
    <w:rsid w:val="000966AD"/>
    <w:rsid w:val="00096D10"/>
    <w:rsid w:val="00096DF1"/>
    <w:rsid w:val="000971E2"/>
    <w:rsid w:val="000974CA"/>
    <w:rsid w:val="000A0090"/>
    <w:rsid w:val="000A1A93"/>
    <w:rsid w:val="000A1F3A"/>
    <w:rsid w:val="000A236E"/>
    <w:rsid w:val="000A262E"/>
    <w:rsid w:val="000A4E19"/>
    <w:rsid w:val="000A5D4A"/>
    <w:rsid w:val="000A69B2"/>
    <w:rsid w:val="000B0A11"/>
    <w:rsid w:val="000B119B"/>
    <w:rsid w:val="000B1240"/>
    <w:rsid w:val="000B1757"/>
    <w:rsid w:val="000B1E28"/>
    <w:rsid w:val="000B1F77"/>
    <w:rsid w:val="000B2825"/>
    <w:rsid w:val="000B292C"/>
    <w:rsid w:val="000B301C"/>
    <w:rsid w:val="000B3C5E"/>
    <w:rsid w:val="000B41FC"/>
    <w:rsid w:val="000B43A6"/>
    <w:rsid w:val="000B62B8"/>
    <w:rsid w:val="000B74EC"/>
    <w:rsid w:val="000C01C3"/>
    <w:rsid w:val="000C234A"/>
    <w:rsid w:val="000C2484"/>
    <w:rsid w:val="000C32A8"/>
    <w:rsid w:val="000C34F5"/>
    <w:rsid w:val="000C3C7F"/>
    <w:rsid w:val="000C59F5"/>
    <w:rsid w:val="000C683E"/>
    <w:rsid w:val="000C68F1"/>
    <w:rsid w:val="000C6C8D"/>
    <w:rsid w:val="000C7344"/>
    <w:rsid w:val="000C75DA"/>
    <w:rsid w:val="000C7A6A"/>
    <w:rsid w:val="000C7EE4"/>
    <w:rsid w:val="000D0395"/>
    <w:rsid w:val="000D2321"/>
    <w:rsid w:val="000D2363"/>
    <w:rsid w:val="000D23B4"/>
    <w:rsid w:val="000D2DDB"/>
    <w:rsid w:val="000D6997"/>
    <w:rsid w:val="000D6E17"/>
    <w:rsid w:val="000D6ECA"/>
    <w:rsid w:val="000D713C"/>
    <w:rsid w:val="000D749D"/>
    <w:rsid w:val="000E00ED"/>
    <w:rsid w:val="000E010A"/>
    <w:rsid w:val="000E0262"/>
    <w:rsid w:val="000E0F50"/>
    <w:rsid w:val="000E1690"/>
    <w:rsid w:val="000E18D1"/>
    <w:rsid w:val="000E1A0F"/>
    <w:rsid w:val="000E1A94"/>
    <w:rsid w:val="000E229B"/>
    <w:rsid w:val="000E28E7"/>
    <w:rsid w:val="000E2F0E"/>
    <w:rsid w:val="000E3C50"/>
    <w:rsid w:val="000E42DF"/>
    <w:rsid w:val="000E4308"/>
    <w:rsid w:val="000E4FB0"/>
    <w:rsid w:val="000E5E74"/>
    <w:rsid w:val="000E7140"/>
    <w:rsid w:val="000E729D"/>
    <w:rsid w:val="000F0BE6"/>
    <w:rsid w:val="000F0DEA"/>
    <w:rsid w:val="000F2A85"/>
    <w:rsid w:val="000F319A"/>
    <w:rsid w:val="000F3BB0"/>
    <w:rsid w:val="000F3E01"/>
    <w:rsid w:val="000F4349"/>
    <w:rsid w:val="000F47FA"/>
    <w:rsid w:val="000F5A93"/>
    <w:rsid w:val="000F6376"/>
    <w:rsid w:val="000F6737"/>
    <w:rsid w:val="000F6C22"/>
    <w:rsid w:val="000F70E8"/>
    <w:rsid w:val="001007B6"/>
    <w:rsid w:val="00100EC2"/>
    <w:rsid w:val="00101817"/>
    <w:rsid w:val="001019C1"/>
    <w:rsid w:val="00101C2F"/>
    <w:rsid w:val="00103909"/>
    <w:rsid w:val="00104D0E"/>
    <w:rsid w:val="001052EF"/>
    <w:rsid w:val="0010686E"/>
    <w:rsid w:val="00106DC0"/>
    <w:rsid w:val="00107505"/>
    <w:rsid w:val="001075B9"/>
    <w:rsid w:val="00110B2D"/>
    <w:rsid w:val="00110F67"/>
    <w:rsid w:val="001120F5"/>
    <w:rsid w:val="0011248D"/>
    <w:rsid w:val="001133F5"/>
    <w:rsid w:val="00115454"/>
    <w:rsid w:val="00116173"/>
    <w:rsid w:val="0011633E"/>
    <w:rsid w:val="00116860"/>
    <w:rsid w:val="00116967"/>
    <w:rsid w:val="00116CD2"/>
    <w:rsid w:val="001171A5"/>
    <w:rsid w:val="001202EF"/>
    <w:rsid w:val="0012047C"/>
    <w:rsid w:val="001210D4"/>
    <w:rsid w:val="0012122B"/>
    <w:rsid w:val="00121DE4"/>
    <w:rsid w:val="00121F0C"/>
    <w:rsid w:val="00123E8C"/>
    <w:rsid w:val="00124874"/>
    <w:rsid w:val="00126EA1"/>
    <w:rsid w:val="00126FBD"/>
    <w:rsid w:val="00127577"/>
    <w:rsid w:val="00130F8A"/>
    <w:rsid w:val="001311EC"/>
    <w:rsid w:val="001312C2"/>
    <w:rsid w:val="00131676"/>
    <w:rsid w:val="001325CB"/>
    <w:rsid w:val="00132A39"/>
    <w:rsid w:val="00132BC4"/>
    <w:rsid w:val="00132C60"/>
    <w:rsid w:val="00133B1D"/>
    <w:rsid w:val="00133C00"/>
    <w:rsid w:val="00134DBB"/>
    <w:rsid w:val="00135174"/>
    <w:rsid w:val="00135F55"/>
    <w:rsid w:val="0013614B"/>
    <w:rsid w:val="00136574"/>
    <w:rsid w:val="001372CE"/>
    <w:rsid w:val="00137414"/>
    <w:rsid w:val="00140BE5"/>
    <w:rsid w:val="00141515"/>
    <w:rsid w:val="00142A9E"/>
    <w:rsid w:val="00142CD0"/>
    <w:rsid w:val="00143B03"/>
    <w:rsid w:val="0014549A"/>
    <w:rsid w:val="00145A9B"/>
    <w:rsid w:val="00145D17"/>
    <w:rsid w:val="00146605"/>
    <w:rsid w:val="00146EE3"/>
    <w:rsid w:val="00147BE4"/>
    <w:rsid w:val="001502C8"/>
    <w:rsid w:val="0015097B"/>
    <w:rsid w:val="00150CB7"/>
    <w:rsid w:val="00150ECA"/>
    <w:rsid w:val="0015137D"/>
    <w:rsid w:val="00151622"/>
    <w:rsid w:val="001521C8"/>
    <w:rsid w:val="00152459"/>
    <w:rsid w:val="0015248B"/>
    <w:rsid w:val="00153B5F"/>
    <w:rsid w:val="00153BAA"/>
    <w:rsid w:val="00153EBE"/>
    <w:rsid w:val="001548F9"/>
    <w:rsid w:val="00154AF4"/>
    <w:rsid w:val="0015733E"/>
    <w:rsid w:val="00157384"/>
    <w:rsid w:val="00157BF2"/>
    <w:rsid w:val="00157D23"/>
    <w:rsid w:val="00160173"/>
    <w:rsid w:val="0016093A"/>
    <w:rsid w:val="00160C70"/>
    <w:rsid w:val="0016147E"/>
    <w:rsid w:val="001617DD"/>
    <w:rsid w:val="00162B13"/>
    <w:rsid w:val="00162EC0"/>
    <w:rsid w:val="001635EB"/>
    <w:rsid w:val="001639AE"/>
    <w:rsid w:val="001646DD"/>
    <w:rsid w:val="00164E47"/>
    <w:rsid w:val="00165936"/>
    <w:rsid w:val="00165D8A"/>
    <w:rsid w:val="00166371"/>
    <w:rsid w:val="001666AF"/>
    <w:rsid w:val="00167FD5"/>
    <w:rsid w:val="0017059B"/>
    <w:rsid w:val="0017073A"/>
    <w:rsid w:val="00170D4E"/>
    <w:rsid w:val="00172247"/>
    <w:rsid w:val="00172871"/>
    <w:rsid w:val="00173348"/>
    <w:rsid w:val="00173436"/>
    <w:rsid w:val="00174016"/>
    <w:rsid w:val="00174B32"/>
    <w:rsid w:val="00175006"/>
    <w:rsid w:val="00175141"/>
    <w:rsid w:val="00175558"/>
    <w:rsid w:val="00175B3D"/>
    <w:rsid w:val="00175FF2"/>
    <w:rsid w:val="0017775C"/>
    <w:rsid w:val="0018078A"/>
    <w:rsid w:val="00180F80"/>
    <w:rsid w:val="00181641"/>
    <w:rsid w:val="00181940"/>
    <w:rsid w:val="00181C62"/>
    <w:rsid w:val="00181D85"/>
    <w:rsid w:val="001827B0"/>
    <w:rsid w:val="00182BB9"/>
    <w:rsid w:val="0018457E"/>
    <w:rsid w:val="00185106"/>
    <w:rsid w:val="0018541D"/>
    <w:rsid w:val="0018603F"/>
    <w:rsid w:val="00187EFB"/>
    <w:rsid w:val="001901CC"/>
    <w:rsid w:val="001904B1"/>
    <w:rsid w:val="00190C53"/>
    <w:rsid w:val="00190E03"/>
    <w:rsid w:val="0019181E"/>
    <w:rsid w:val="00191B50"/>
    <w:rsid w:val="00191DEB"/>
    <w:rsid w:val="00191E39"/>
    <w:rsid w:val="00192396"/>
    <w:rsid w:val="00192427"/>
    <w:rsid w:val="00192776"/>
    <w:rsid w:val="0019293C"/>
    <w:rsid w:val="00192BF7"/>
    <w:rsid w:val="00193268"/>
    <w:rsid w:val="0019356A"/>
    <w:rsid w:val="00195F2E"/>
    <w:rsid w:val="00196C4A"/>
    <w:rsid w:val="00197829"/>
    <w:rsid w:val="00197C08"/>
    <w:rsid w:val="001A0FAF"/>
    <w:rsid w:val="001A1896"/>
    <w:rsid w:val="001A1D03"/>
    <w:rsid w:val="001A29D1"/>
    <w:rsid w:val="001A2C6B"/>
    <w:rsid w:val="001A2DAB"/>
    <w:rsid w:val="001A2F19"/>
    <w:rsid w:val="001A36D6"/>
    <w:rsid w:val="001A36FB"/>
    <w:rsid w:val="001A3C1F"/>
    <w:rsid w:val="001A4294"/>
    <w:rsid w:val="001A4445"/>
    <w:rsid w:val="001A4498"/>
    <w:rsid w:val="001A5F2C"/>
    <w:rsid w:val="001A6062"/>
    <w:rsid w:val="001A708D"/>
    <w:rsid w:val="001A73A3"/>
    <w:rsid w:val="001A7D8B"/>
    <w:rsid w:val="001B049E"/>
    <w:rsid w:val="001B1518"/>
    <w:rsid w:val="001B165C"/>
    <w:rsid w:val="001B1722"/>
    <w:rsid w:val="001B22EC"/>
    <w:rsid w:val="001B3B5F"/>
    <w:rsid w:val="001B4903"/>
    <w:rsid w:val="001B503F"/>
    <w:rsid w:val="001B5662"/>
    <w:rsid w:val="001B59E6"/>
    <w:rsid w:val="001B66E0"/>
    <w:rsid w:val="001B68F6"/>
    <w:rsid w:val="001B6DCA"/>
    <w:rsid w:val="001B70E8"/>
    <w:rsid w:val="001B7818"/>
    <w:rsid w:val="001C037C"/>
    <w:rsid w:val="001C14C9"/>
    <w:rsid w:val="001C1D31"/>
    <w:rsid w:val="001C2662"/>
    <w:rsid w:val="001C26F0"/>
    <w:rsid w:val="001C2EF0"/>
    <w:rsid w:val="001C3591"/>
    <w:rsid w:val="001C3DBC"/>
    <w:rsid w:val="001C487F"/>
    <w:rsid w:val="001C49B9"/>
    <w:rsid w:val="001C4D0A"/>
    <w:rsid w:val="001C4F67"/>
    <w:rsid w:val="001C62AF"/>
    <w:rsid w:val="001C6E43"/>
    <w:rsid w:val="001C7501"/>
    <w:rsid w:val="001C7551"/>
    <w:rsid w:val="001C77B5"/>
    <w:rsid w:val="001C7E77"/>
    <w:rsid w:val="001D0D3A"/>
    <w:rsid w:val="001D103A"/>
    <w:rsid w:val="001D11D4"/>
    <w:rsid w:val="001D128D"/>
    <w:rsid w:val="001D13B6"/>
    <w:rsid w:val="001D21B3"/>
    <w:rsid w:val="001D2EC5"/>
    <w:rsid w:val="001D2F9B"/>
    <w:rsid w:val="001D3932"/>
    <w:rsid w:val="001D4B6F"/>
    <w:rsid w:val="001D53CE"/>
    <w:rsid w:val="001D62A2"/>
    <w:rsid w:val="001D65FE"/>
    <w:rsid w:val="001D6668"/>
    <w:rsid w:val="001D69F7"/>
    <w:rsid w:val="001D6ADD"/>
    <w:rsid w:val="001D7CC4"/>
    <w:rsid w:val="001E1409"/>
    <w:rsid w:val="001E15B6"/>
    <w:rsid w:val="001E1754"/>
    <w:rsid w:val="001E1837"/>
    <w:rsid w:val="001E2261"/>
    <w:rsid w:val="001E264F"/>
    <w:rsid w:val="001E337E"/>
    <w:rsid w:val="001E33F9"/>
    <w:rsid w:val="001E35F0"/>
    <w:rsid w:val="001E5DB5"/>
    <w:rsid w:val="001E78C6"/>
    <w:rsid w:val="001F0000"/>
    <w:rsid w:val="001F06FE"/>
    <w:rsid w:val="001F0B47"/>
    <w:rsid w:val="001F0CA9"/>
    <w:rsid w:val="001F10D2"/>
    <w:rsid w:val="001F172C"/>
    <w:rsid w:val="001F1FEC"/>
    <w:rsid w:val="001F20BA"/>
    <w:rsid w:val="001F20CB"/>
    <w:rsid w:val="001F2795"/>
    <w:rsid w:val="001F3963"/>
    <w:rsid w:val="001F48F3"/>
    <w:rsid w:val="001F4E95"/>
    <w:rsid w:val="001F5341"/>
    <w:rsid w:val="001F5A12"/>
    <w:rsid w:val="001F6AAE"/>
    <w:rsid w:val="001F721B"/>
    <w:rsid w:val="001F7900"/>
    <w:rsid w:val="001F7FC8"/>
    <w:rsid w:val="002002D0"/>
    <w:rsid w:val="00200C73"/>
    <w:rsid w:val="0020136A"/>
    <w:rsid w:val="0020175A"/>
    <w:rsid w:val="00203B4E"/>
    <w:rsid w:val="00204359"/>
    <w:rsid w:val="002046E5"/>
    <w:rsid w:val="00204ADC"/>
    <w:rsid w:val="0020594E"/>
    <w:rsid w:val="0020644A"/>
    <w:rsid w:val="00206DE6"/>
    <w:rsid w:val="00206ED3"/>
    <w:rsid w:val="002072F5"/>
    <w:rsid w:val="00207397"/>
    <w:rsid w:val="00207C41"/>
    <w:rsid w:val="00207DF0"/>
    <w:rsid w:val="0021074C"/>
    <w:rsid w:val="00211452"/>
    <w:rsid w:val="002116E6"/>
    <w:rsid w:val="002116FE"/>
    <w:rsid w:val="00211801"/>
    <w:rsid w:val="00211855"/>
    <w:rsid w:val="00211BD3"/>
    <w:rsid w:val="002136A0"/>
    <w:rsid w:val="002138B1"/>
    <w:rsid w:val="002138F4"/>
    <w:rsid w:val="00214242"/>
    <w:rsid w:val="00214840"/>
    <w:rsid w:val="00214B34"/>
    <w:rsid w:val="00214D84"/>
    <w:rsid w:val="002154F3"/>
    <w:rsid w:val="00215852"/>
    <w:rsid w:val="00220639"/>
    <w:rsid w:val="00220933"/>
    <w:rsid w:val="00221FF3"/>
    <w:rsid w:val="00222752"/>
    <w:rsid w:val="00223A95"/>
    <w:rsid w:val="00223F8D"/>
    <w:rsid w:val="0022405F"/>
    <w:rsid w:val="00224566"/>
    <w:rsid w:val="00224BAF"/>
    <w:rsid w:val="002250DA"/>
    <w:rsid w:val="002262AC"/>
    <w:rsid w:val="0022709A"/>
    <w:rsid w:val="002274B8"/>
    <w:rsid w:val="002304B4"/>
    <w:rsid w:val="00230772"/>
    <w:rsid w:val="00230C66"/>
    <w:rsid w:val="00231335"/>
    <w:rsid w:val="00231CD3"/>
    <w:rsid w:val="00231D86"/>
    <w:rsid w:val="002349A9"/>
    <w:rsid w:val="0023578C"/>
    <w:rsid w:val="00235D07"/>
    <w:rsid w:val="00236BD6"/>
    <w:rsid w:val="00237A9C"/>
    <w:rsid w:val="002402F5"/>
    <w:rsid w:val="00240C04"/>
    <w:rsid w:val="00244018"/>
    <w:rsid w:val="00244F06"/>
    <w:rsid w:val="00245809"/>
    <w:rsid w:val="00245C39"/>
    <w:rsid w:val="0024600D"/>
    <w:rsid w:val="002466DD"/>
    <w:rsid w:val="00246721"/>
    <w:rsid w:val="002472B5"/>
    <w:rsid w:val="002504E8"/>
    <w:rsid w:val="0025088B"/>
    <w:rsid w:val="002511A6"/>
    <w:rsid w:val="00252CE6"/>
    <w:rsid w:val="00252D85"/>
    <w:rsid w:val="00253F44"/>
    <w:rsid w:val="002540D5"/>
    <w:rsid w:val="002549A2"/>
    <w:rsid w:val="0025567A"/>
    <w:rsid w:val="00255896"/>
    <w:rsid w:val="00255FBF"/>
    <w:rsid w:val="00256BA2"/>
    <w:rsid w:val="0025707A"/>
    <w:rsid w:val="00257315"/>
    <w:rsid w:val="00257AB8"/>
    <w:rsid w:val="00257DF2"/>
    <w:rsid w:val="002601A0"/>
    <w:rsid w:val="00260393"/>
    <w:rsid w:val="00260C9C"/>
    <w:rsid w:val="00260F40"/>
    <w:rsid w:val="00261C91"/>
    <w:rsid w:val="002621C7"/>
    <w:rsid w:val="002624BF"/>
    <w:rsid w:val="00262B28"/>
    <w:rsid w:val="00263299"/>
    <w:rsid w:val="002638EF"/>
    <w:rsid w:val="00265A59"/>
    <w:rsid w:val="00265D75"/>
    <w:rsid w:val="002660DB"/>
    <w:rsid w:val="00266862"/>
    <w:rsid w:val="00266EEA"/>
    <w:rsid w:val="0026733E"/>
    <w:rsid w:val="00270648"/>
    <w:rsid w:val="00270C65"/>
    <w:rsid w:val="0027149F"/>
    <w:rsid w:val="0027153C"/>
    <w:rsid w:val="002715C0"/>
    <w:rsid w:val="00271CD1"/>
    <w:rsid w:val="00272173"/>
    <w:rsid w:val="00272B8C"/>
    <w:rsid w:val="0027397D"/>
    <w:rsid w:val="00273A92"/>
    <w:rsid w:val="00274B7F"/>
    <w:rsid w:val="00276336"/>
    <w:rsid w:val="0027685D"/>
    <w:rsid w:val="00277041"/>
    <w:rsid w:val="00277A94"/>
    <w:rsid w:val="00277A9C"/>
    <w:rsid w:val="00280448"/>
    <w:rsid w:val="002821A1"/>
    <w:rsid w:val="002827F9"/>
    <w:rsid w:val="0028357D"/>
    <w:rsid w:val="00285BD2"/>
    <w:rsid w:val="002860BD"/>
    <w:rsid w:val="00286A9A"/>
    <w:rsid w:val="00286B0F"/>
    <w:rsid w:val="002871A0"/>
    <w:rsid w:val="00287391"/>
    <w:rsid w:val="0028748C"/>
    <w:rsid w:val="0028765D"/>
    <w:rsid w:val="002906A2"/>
    <w:rsid w:val="002914C8"/>
    <w:rsid w:val="0029172F"/>
    <w:rsid w:val="00291DEB"/>
    <w:rsid w:val="00293E3E"/>
    <w:rsid w:val="002950D5"/>
    <w:rsid w:val="00295928"/>
    <w:rsid w:val="00295B1C"/>
    <w:rsid w:val="00296C29"/>
    <w:rsid w:val="00297724"/>
    <w:rsid w:val="00297CD6"/>
    <w:rsid w:val="002A0360"/>
    <w:rsid w:val="002A0E99"/>
    <w:rsid w:val="002A32D9"/>
    <w:rsid w:val="002A508E"/>
    <w:rsid w:val="002A514A"/>
    <w:rsid w:val="002A5153"/>
    <w:rsid w:val="002A51A0"/>
    <w:rsid w:val="002A5349"/>
    <w:rsid w:val="002A565B"/>
    <w:rsid w:val="002A593F"/>
    <w:rsid w:val="002A64C4"/>
    <w:rsid w:val="002A75FE"/>
    <w:rsid w:val="002A7CEC"/>
    <w:rsid w:val="002B01E1"/>
    <w:rsid w:val="002B0214"/>
    <w:rsid w:val="002B0518"/>
    <w:rsid w:val="002B07E9"/>
    <w:rsid w:val="002B0A3E"/>
    <w:rsid w:val="002B0F10"/>
    <w:rsid w:val="002B211A"/>
    <w:rsid w:val="002B2511"/>
    <w:rsid w:val="002B2815"/>
    <w:rsid w:val="002B2A2F"/>
    <w:rsid w:val="002B2EB8"/>
    <w:rsid w:val="002B3103"/>
    <w:rsid w:val="002B4287"/>
    <w:rsid w:val="002B4327"/>
    <w:rsid w:val="002B45A1"/>
    <w:rsid w:val="002B4775"/>
    <w:rsid w:val="002B4983"/>
    <w:rsid w:val="002B49EB"/>
    <w:rsid w:val="002B510A"/>
    <w:rsid w:val="002B6773"/>
    <w:rsid w:val="002B6CD1"/>
    <w:rsid w:val="002B6EFF"/>
    <w:rsid w:val="002B6F23"/>
    <w:rsid w:val="002B7D6B"/>
    <w:rsid w:val="002C0D75"/>
    <w:rsid w:val="002C0F66"/>
    <w:rsid w:val="002C11BE"/>
    <w:rsid w:val="002C1286"/>
    <w:rsid w:val="002C149A"/>
    <w:rsid w:val="002C181A"/>
    <w:rsid w:val="002C1F3F"/>
    <w:rsid w:val="002C323C"/>
    <w:rsid w:val="002C344F"/>
    <w:rsid w:val="002C4B6B"/>
    <w:rsid w:val="002C7759"/>
    <w:rsid w:val="002C777A"/>
    <w:rsid w:val="002D0A9D"/>
    <w:rsid w:val="002D1436"/>
    <w:rsid w:val="002D3464"/>
    <w:rsid w:val="002D3785"/>
    <w:rsid w:val="002D38D4"/>
    <w:rsid w:val="002D47EB"/>
    <w:rsid w:val="002D4AAC"/>
    <w:rsid w:val="002D4D3B"/>
    <w:rsid w:val="002D63CC"/>
    <w:rsid w:val="002D6E3A"/>
    <w:rsid w:val="002D7C23"/>
    <w:rsid w:val="002E0366"/>
    <w:rsid w:val="002E15E2"/>
    <w:rsid w:val="002E16CA"/>
    <w:rsid w:val="002E1C2B"/>
    <w:rsid w:val="002E2929"/>
    <w:rsid w:val="002E342E"/>
    <w:rsid w:val="002E4857"/>
    <w:rsid w:val="002E4C92"/>
    <w:rsid w:val="002E4C97"/>
    <w:rsid w:val="002E4F0C"/>
    <w:rsid w:val="002E513E"/>
    <w:rsid w:val="002E5160"/>
    <w:rsid w:val="002E5CCE"/>
    <w:rsid w:val="002E5F99"/>
    <w:rsid w:val="002E6852"/>
    <w:rsid w:val="002E7DEB"/>
    <w:rsid w:val="002F033A"/>
    <w:rsid w:val="002F0EB9"/>
    <w:rsid w:val="002F1113"/>
    <w:rsid w:val="002F1E77"/>
    <w:rsid w:val="002F2F86"/>
    <w:rsid w:val="002F350D"/>
    <w:rsid w:val="002F4307"/>
    <w:rsid w:val="002F52FF"/>
    <w:rsid w:val="002F5502"/>
    <w:rsid w:val="002F57A5"/>
    <w:rsid w:val="002F58F9"/>
    <w:rsid w:val="002F59F1"/>
    <w:rsid w:val="002F5DCA"/>
    <w:rsid w:val="002F6239"/>
    <w:rsid w:val="002F623A"/>
    <w:rsid w:val="002F69DF"/>
    <w:rsid w:val="002F6D59"/>
    <w:rsid w:val="002F70BE"/>
    <w:rsid w:val="002F74CA"/>
    <w:rsid w:val="002F751E"/>
    <w:rsid w:val="00300B04"/>
    <w:rsid w:val="00301075"/>
    <w:rsid w:val="0030200E"/>
    <w:rsid w:val="00302A37"/>
    <w:rsid w:val="00302B0D"/>
    <w:rsid w:val="00302EAF"/>
    <w:rsid w:val="00303691"/>
    <w:rsid w:val="00304FB1"/>
    <w:rsid w:val="003059F6"/>
    <w:rsid w:val="00305AC4"/>
    <w:rsid w:val="0030666C"/>
    <w:rsid w:val="003071AB"/>
    <w:rsid w:val="00307392"/>
    <w:rsid w:val="00307601"/>
    <w:rsid w:val="003077B9"/>
    <w:rsid w:val="00307AA5"/>
    <w:rsid w:val="00307AAD"/>
    <w:rsid w:val="00307D9F"/>
    <w:rsid w:val="0031127F"/>
    <w:rsid w:val="003115AB"/>
    <w:rsid w:val="00311CCF"/>
    <w:rsid w:val="00312506"/>
    <w:rsid w:val="00314102"/>
    <w:rsid w:val="0031424C"/>
    <w:rsid w:val="0031584D"/>
    <w:rsid w:val="003211C6"/>
    <w:rsid w:val="003213DD"/>
    <w:rsid w:val="003220DD"/>
    <w:rsid w:val="00322D22"/>
    <w:rsid w:val="00323AE8"/>
    <w:rsid w:val="00324D53"/>
    <w:rsid w:val="00325C94"/>
    <w:rsid w:val="00325E17"/>
    <w:rsid w:val="00326FB4"/>
    <w:rsid w:val="003270AD"/>
    <w:rsid w:val="003274C5"/>
    <w:rsid w:val="00330B93"/>
    <w:rsid w:val="00330CB8"/>
    <w:rsid w:val="003311C7"/>
    <w:rsid w:val="0033161D"/>
    <w:rsid w:val="003316F2"/>
    <w:rsid w:val="00331893"/>
    <w:rsid w:val="003331B0"/>
    <w:rsid w:val="00333265"/>
    <w:rsid w:val="00333792"/>
    <w:rsid w:val="0033496B"/>
    <w:rsid w:val="00335710"/>
    <w:rsid w:val="003357F9"/>
    <w:rsid w:val="00336303"/>
    <w:rsid w:val="00336FC6"/>
    <w:rsid w:val="00337267"/>
    <w:rsid w:val="00337377"/>
    <w:rsid w:val="003378AA"/>
    <w:rsid w:val="003378C2"/>
    <w:rsid w:val="00337C92"/>
    <w:rsid w:val="00340362"/>
    <w:rsid w:val="003403D6"/>
    <w:rsid w:val="003406CD"/>
    <w:rsid w:val="00340E91"/>
    <w:rsid w:val="00341B65"/>
    <w:rsid w:val="00342C3C"/>
    <w:rsid w:val="00342FF1"/>
    <w:rsid w:val="00344142"/>
    <w:rsid w:val="00344DF5"/>
    <w:rsid w:val="00344E1C"/>
    <w:rsid w:val="00345200"/>
    <w:rsid w:val="00346DB4"/>
    <w:rsid w:val="00346F04"/>
    <w:rsid w:val="00346F2E"/>
    <w:rsid w:val="003476D3"/>
    <w:rsid w:val="00347DF3"/>
    <w:rsid w:val="00351EB9"/>
    <w:rsid w:val="00352244"/>
    <w:rsid w:val="003522A8"/>
    <w:rsid w:val="0035288C"/>
    <w:rsid w:val="003541C7"/>
    <w:rsid w:val="00354357"/>
    <w:rsid w:val="003545CA"/>
    <w:rsid w:val="00354B63"/>
    <w:rsid w:val="00355D5B"/>
    <w:rsid w:val="00356016"/>
    <w:rsid w:val="00356E6A"/>
    <w:rsid w:val="00356EF5"/>
    <w:rsid w:val="00360ED4"/>
    <w:rsid w:val="00361298"/>
    <w:rsid w:val="00361724"/>
    <w:rsid w:val="0036176F"/>
    <w:rsid w:val="00361CE8"/>
    <w:rsid w:val="003628A7"/>
    <w:rsid w:val="0036363F"/>
    <w:rsid w:val="0036396C"/>
    <w:rsid w:val="0036471E"/>
    <w:rsid w:val="0036471F"/>
    <w:rsid w:val="00365A70"/>
    <w:rsid w:val="00365D3F"/>
    <w:rsid w:val="00365FD5"/>
    <w:rsid w:val="00366B9C"/>
    <w:rsid w:val="00366ED1"/>
    <w:rsid w:val="00367E47"/>
    <w:rsid w:val="0037037D"/>
    <w:rsid w:val="00370ACF"/>
    <w:rsid w:val="00372C00"/>
    <w:rsid w:val="003730F1"/>
    <w:rsid w:val="003732BD"/>
    <w:rsid w:val="003747D1"/>
    <w:rsid w:val="00374DA5"/>
    <w:rsid w:val="00374ECB"/>
    <w:rsid w:val="00375F84"/>
    <w:rsid w:val="00376163"/>
    <w:rsid w:val="003764A7"/>
    <w:rsid w:val="0037788C"/>
    <w:rsid w:val="0037795D"/>
    <w:rsid w:val="00377AC4"/>
    <w:rsid w:val="00377F6D"/>
    <w:rsid w:val="0038000E"/>
    <w:rsid w:val="0038107C"/>
    <w:rsid w:val="00381584"/>
    <w:rsid w:val="0038226C"/>
    <w:rsid w:val="00382514"/>
    <w:rsid w:val="00382CE6"/>
    <w:rsid w:val="00383971"/>
    <w:rsid w:val="00383D3D"/>
    <w:rsid w:val="003851CE"/>
    <w:rsid w:val="00385E28"/>
    <w:rsid w:val="00386C90"/>
    <w:rsid w:val="00386E5D"/>
    <w:rsid w:val="003901CB"/>
    <w:rsid w:val="003902A5"/>
    <w:rsid w:val="0039032D"/>
    <w:rsid w:val="003913F7"/>
    <w:rsid w:val="003931E5"/>
    <w:rsid w:val="003938A5"/>
    <w:rsid w:val="003942F8"/>
    <w:rsid w:val="003947D9"/>
    <w:rsid w:val="00394D04"/>
    <w:rsid w:val="003956F4"/>
    <w:rsid w:val="00395A6A"/>
    <w:rsid w:val="00395B27"/>
    <w:rsid w:val="00395BBC"/>
    <w:rsid w:val="00395F45"/>
    <w:rsid w:val="00396033"/>
    <w:rsid w:val="00396868"/>
    <w:rsid w:val="00396CF3"/>
    <w:rsid w:val="00396DB5"/>
    <w:rsid w:val="003972F0"/>
    <w:rsid w:val="003974D8"/>
    <w:rsid w:val="003A0361"/>
    <w:rsid w:val="003A0371"/>
    <w:rsid w:val="003A0649"/>
    <w:rsid w:val="003A0BDC"/>
    <w:rsid w:val="003A1C0B"/>
    <w:rsid w:val="003A2204"/>
    <w:rsid w:val="003A2596"/>
    <w:rsid w:val="003A26DE"/>
    <w:rsid w:val="003A2F88"/>
    <w:rsid w:val="003A38F9"/>
    <w:rsid w:val="003A3B6A"/>
    <w:rsid w:val="003A3CC7"/>
    <w:rsid w:val="003A4D13"/>
    <w:rsid w:val="003A4D9F"/>
    <w:rsid w:val="003A54D0"/>
    <w:rsid w:val="003A5856"/>
    <w:rsid w:val="003A5A1F"/>
    <w:rsid w:val="003A5E27"/>
    <w:rsid w:val="003A6201"/>
    <w:rsid w:val="003A62AD"/>
    <w:rsid w:val="003A64EC"/>
    <w:rsid w:val="003A71BB"/>
    <w:rsid w:val="003A7369"/>
    <w:rsid w:val="003A7444"/>
    <w:rsid w:val="003A7650"/>
    <w:rsid w:val="003A76B9"/>
    <w:rsid w:val="003A7A6C"/>
    <w:rsid w:val="003A7E3F"/>
    <w:rsid w:val="003B0586"/>
    <w:rsid w:val="003B0944"/>
    <w:rsid w:val="003B09C6"/>
    <w:rsid w:val="003B0BB0"/>
    <w:rsid w:val="003B0C10"/>
    <w:rsid w:val="003B0C35"/>
    <w:rsid w:val="003B2817"/>
    <w:rsid w:val="003B39CE"/>
    <w:rsid w:val="003B3EB6"/>
    <w:rsid w:val="003B6123"/>
    <w:rsid w:val="003B6149"/>
    <w:rsid w:val="003B7613"/>
    <w:rsid w:val="003B7809"/>
    <w:rsid w:val="003C0F1F"/>
    <w:rsid w:val="003C15C9"/>
    <w:rsid w:val="003C1AD4"/>
    <w:rsid w:val="003C1B8B"/>
    <w:rsid w:val="003C1E7B"/>
    <w:rsid w:val="003C2170"/>
    <w:rsid w:val="003C2215"/>
    <w:rsid w:val="003C28F9"/>
    <w:rsid w:val="003C2F23"/>
    <w:rsid w:val="003C4035"/>
    <w:rsid w:val="003C45C0"/>
    <w:rsid w:val="003C46A9"/>
    <w:rsid w:val="003C4C87"/>
    <w:rsid w:val="003C4EDA"/>
    <w:rsid w:val="003C52AB"/>
    <w:rsid w:val="003C634A"/>
    <w:rsid w:val="003C7801"/>
    <w:rsid w:val="003D0004"/>
    <w:rsid w:val="003D0962"/>
    <w:rsid w:val="003D0CCE"/>
    <w:rsid w:val="003D0EFF"/>
    <w:rsid w:val="003D1AEF"/>
    <w:rsid w:val="003D2436"/>
    <w:rsid w:val="003D3033"/>
    <w:rsid w:val="003D3833"/>
    <w:rsid w:val="003D3D0F"/>
    <w:rsid w:val="003D4C45"/>
    <w:rsid w:val="003D52A4"/>
    <w:rsid w:val="003D5E47"/>
    <w:rsid w:val="003D5F06"/>
    <w:rsid w:val="003D6630"/>
    <w:rsid w:val="003D6761"/>
    <w:rsid w:val="003D7887"/>
    <w:rsid w:val="003E0DDB"/>
    <w:rsid w:val="003E0F9A"/>
    <w:rsid w:val="003E1528"/>
    <w:rsid w:val="003E1E31"/>
    <w:rsid w:val="003E2488"/>
    <w:rsid w:val="003E279E"/>
    <w:rsid w:val="003E2B31"/>
    <w:rsid w:val="003E392F"/>
    <w:rsid w:val="003E3EB3"/>
    <w:rsid w:val="003E40B4"/>
    <w:rsid w:val="003E5C06"/>
    <w:rsid w:val="003E67A0"/>
    <w:rsid w:val="003E6B6A"/>
    <w:rsid w:val="003F02C5"/>
    <w:rsid w:val="003F08E2"/>
    <w:rsid w:val="003F121E"/>
    <w:rsid w:val="003F1482"/>
    <w:rsid w:val="003F17E3"/>
    <w:rsid w:val="003F2F37"/>
    <w:rsid w:val="003F3BC7"/>
    <w:rsid w:val="003F42DB"/>
    <w:rsid w:val="003F541F"/>
    <w:rsid w:val="003F5C68"/>
    <w:rsid w:val="003F6143"/>
    <w:rsid w:val="003F6B7F"/>
    <w:rsid w:val="003F7374"/>
    <w:rsid w:val="003F7B24"/>
    <w:rsid w:val="003F7ED9"/>
    <w:rsid w:val="004000BA"/>
    <w:rsid w:val="0040034C"/>
    <w:rsid w:val="004013CF"/>
    <w:rsid w:val="0040169B"/>
    <w:rsid w:val="004021F2"/>
    <w:rsid w:val="00402494"/>
    <w:rsid w:val="004027F5"/>
    <w:rsid w:val="00402F1A"/>
    <w:rsid w:val="00403604"/>
    <w:rsid w:val="0040408B"/>
    <w:rsid w:val="0040419A"/>
    <w:rsid w:val="00404754"/>
    <w:rsid w:val="004056A3"/>
    <w:rsid w:val="00405845"/>
    <w:rsid w:val="0040606B"/>
    <w:rsid w:val="004061B7"/>
    <w:rsid w:val="004064FE"/>
    <w:rsid w:val="00406529"/>
    <w:rsid w:val="004069A2"/>
    <w:rsid w:val="00410271"/>
    <w:rsid w:val="00410669"/>
    <w:rsid w:val="00410B80"/>
    <w:rsid w:val="00410E71"/>
    <w:rsid w:val="00411091"/>
    <w:rsid w:val="00411911"/>
    <w:rsid w:val="00411F6A"/>
    <w:rsid w:val="00412232"/>
    <w:rsid w:val="00412C26"/>
    <w:rsid w:val="004131AD"/>
    <w:rsid w:val="004132DC"/>
    <w:rsid w:val="00414968"/>
    <w:rsid w:val="00414DD5"/>
    <w:rsid w:val="00415D32"/>
    <w:rsid w:val="00417D88"/>
    <w:rsid w:val="0042096D"/>
    <w:rsid w:val="0042099D"/>
    <w:rsid w:val="00420D93"/>
    <w:rsid w:val="0042139D"/>
    <w:rsid w:val="004226EC"/>
    <w:rsid w:val="0042324B"/>
    <w:rsid w:val="00423B32"/>
    <w:rsid w:val="00426E06"/>
    <w:rsid w:val="00426E73"/>
    <w:rsid w:val="00430429"/>
    <w:rsid w:val="004305CF"/>
    <w:rsid w:val="00430DFE"/>
    <w:rsid w:val="0043236C"/>
    <w:rsid w:val="0043268E"/>
    <w:rsid w:val="00432B83"/>
    <w:rsid w:val="00433D8A"/>
    <w:rsid w:val="00434C97"/>
    <w:rsid w:val="00436CF2"/>
    <w:rsid w:val="00436DE5"/>
    <w:rsid w:val="004372D9"/>
    <w:rsid w:val="004374F0"/>
    <w:rsid w:val="00437821"/>
    <w:rsid w:val="00437848"/>
    <w:rsid w:val="0044037E"/>
    <w:rsid w:val="004408FD"/>
    <w:rsid w:val="004419A3"/>
    <w:rsid w:val="004419F2"/>
    <w:rsid w:val="004427E4"/>
    <w:rsid w:val="004433DD"/>
    <w:rsid w:val="004436E6"/>
    <w:rsid w:val="00443F1E"/>
    <w:rsid w:val="0044479E"/>
    <w:rsid w:val="00445A16"/>
    <w:rsid w:val="0044671E"/>
    <w:rsid w:val="00446A51"/>
    <w:rsid w:val="00447FA0"/>
    <w:rsid w:val="004515A2"/>
    <w:rsid w:val="00452DB7"/>
    <w:rsid w:val="00454623"/>
    <w:rsid w:val="00454C26"/>
    <w:rsid w:val="004552EB"/>
    <w:rsid w:val="004553B8"/>
    <w:rsid w:val="004554B1"/>
    <w:rsid w:val="004570E1"/>
    <w:rsid w:val="004615A8"/>
    <w:rsid w:val="00461A60"/>
    <w:rsid w:val="00461A85"/>
    <w:rsid w:val="00462151"/>
    <w:rsid w:val="00462C92"/>
    <w:rsid w:val="00463205"/>
    <w:rsid w:val="00463AAD"/>
    <w:rsid w:val="00463BA0"/>
    <w:rsid w:val="00463D9B"/>
    <w:rsid w:val="004645A4"/>
    <w:rsid w:val="004647D5"/>
    <w:rsid w:val="00464D80"/>
    <w:rsid w:val="00464E72"/>
    <w:rsid w:val="00465452"/>
    <w:rsid w:val="00466235"/>
    <w:rsid w:val="0046660B"/>
    <w:rsid w:val="00466E64"/>
    <w:rsid w:val="0046705C"/>
    <w:rsid w:val="0046706A"/>
    <w:rsid w:val="00467871"/>
    <w:rsid w:val="00467908"/>
    <w:rsid w:val="00467C94"/>
    <w:rsid w:val="00467CFA"/>
    <w:rsid w:val="00472116"/>
    <w:rsid w:val="004721CA"/>
    <w:rsid w:val="00472276"/>
    <w:rsid w:val="0047480A"/>
    <w:rsid w:val="004751D1"/>
    <w:rsid w:val="0047534C"/>
    <w:rsid w:val="00475936"/>
    <w:rsid w:val="00476BD0"/>
    <w:rsid w:val="00477469"/>
    <w:rsid w:val="0047760B"/>
    <w:rsid w:val="0047783E"/>
    <w:rsid w:val="00477F18"/>
    <w:rsid w:val="00477F4E"/>
    <w:rsid w:val="00483537"/>
    <w:rsid w:val="00483ACF"/>
    <w:rsid w:val="00484760"/>
    <w:rsid w:val="0048491A"/>
    <w:rsid w:val="00484C17"/>
    <w:rsid w:val="00485802"/>
    <w:rsid w:val="00485A19"/>
    <w:rsid w:val="00486B53"/>
    <w:rsid w:val="00486C7B"/>
    <w:rsid w:val="00487CE8"/>
    <w:rsid w:val="004901CE"/>
    <w:rsid w:val="00490275"/>
    <w:rsid w:val="00490301"/>
    <w:rsid w:val="0049053C"/>
    <w:rsid w:val="00490A55"/>
    <w:rsid w:val="0049303E"/>
    <w:rsid w:val="00493147"/>
    <w:rsid w:val="00493C25"/>
    <w:rsid w:val="00493CAF"/>
    <w:rsid w:val="00494B94"/>
    <w:rsid w:val="00494BDA"/>
    <w:rsid w:val="00494EDA"/>
    <w:rsid w:val="00495C9E"/>
    <w:rsid w:val="00496151"/>
    <w:rsid w:val="00497924"/>
    <w:rsid w:val="004A0FC5"/>
    <w:rsid w:val="004A255E"/>
    <w:rsid w:val="004A265A"/>
    <w:rsid w:val="004A27EA"/>
    <w:rsid w:val="004A3394"/>
    <w:rsid w:val="004A7F9C"/>
    <w:rsid w:val="004B1154"/>
    <w:rsid w:val="004B12BE"/>
    <w:rsid w:val="004B1565"/>
    <w:rsid w:val="004B15DC"/>
    <w:rsid w:val="004B17EC"/>
    <w:rsid w:val="004B20F7"/>
    <w:rsid w:val="004B3E91"/>
    <w:rsid w:val="004B45AF"/>
    <w:rsid w:val="004B4837"/>
    <w:rsid w:val="004B485F"/>
    <w:rsid w:val="004B5BAC"/>
    <w:rsid w:val="004B66B4"/>
    <w:rsid w:val="004B6949"/>
    <w:rsid w:val="004C03FE"/>
    <w:rsid w:val="004C272C"/>
    <w:rsid w:val="004C3FB2"/>
    <w:rsid w:val="004C40C4"/>
    <w:rsid w:val="004C47BD"/>
    <w:rsid w:val="004C489A"/>
    <w:rsid w:val="004C514F"/>
    <w:rsid w:val="004C526A"/>
    <w:rsid w:val="004C5A27"/>
    <w:rsid w:val="004C5BD8"/>
    <w:rsid w:val="004C6234"/>
    <w:rsid w:val="004C7226"/>
    <w:rsid w:val="004D0332"/>
    <w:rsid w:val="004D0A51"/>
    <w:rsid w:val="004D0AC8"/>
    <w:rsid w:val="004D0B34"/>
    <w:rsid w:val="004D0CA3"/>
    <w:rsid w:val="004D1A15"/>
    <w:rsid w:val="004D1D33"/>
    <w:rsid w:val="004D2240"/>
    <w:rsid w:val="004D233D"/>
    <w:rsid w:val="004D3101"/>
    <w:rsid w:val="004D3912"/>
    <w:rsid w:val="004D4889"/>
    <w:rsid w:val="004D4E43"/>
    <w:rsid w:val="004D4F87"/>
    <w:rsid w:val="004D5077"/>
    <w:rsid w:val="004D5865"/>
    <w:rsid w:val="004D68F1"/>
    <w:rsid w:val="004D6BE6"/>
    <w:rsid w:val="004D7275"/>
    <w:rsid w:val="004D7347"/>
    <w:rsid w:val="004D75B8"/>
    <w:rsid w:val="004E037D"/>
    <w:rsid w:val="004E0D27"/>
    <w:rsid w:val="004E124A"/>
    <w:rsid w:val="004E1BF9"/>
    <w:rsid w:val="004E29C8"/>
    <w:rsid w:val="004E3645"/>
    <w:rsid w:val="004E4A68"/>
    <w:rsid w:val="004E5CB2"/>
    <w:rsid w:val="004E5D78"/>
    <w:rsid w:val="004E6675"/>
    <w:rsid w:val="004E70C6"/>
    <w:rsid w:val="004E796A"/>
    <w:rsid w:val="004F0734"/>
    <w:rsid w:val="004F133C"/>
    <w:rsid w:val="004F3022"/>
    <w:rsid w:val="004F324B"/>
    <w:rsid w:val="004F344C"/>
    <w:rsid w:val="004F3AD6"/>
    <w:rsid w:val="004F463D"/>
    <w:rsid w:val="004F51B0"/>
    <w:rsid w:val="004F5FC2"/>
    <w:rsid w:val="004F6EF3"/>
    <w:rsid w:val="00500127"/>
    <w:rsid w:val="00500308"/>
    <w:rsid w:val="00500A0F"/>
    <w:rsid w:val="00501612"/>
    <w:rsid w:val="0050209A"/>
    <w:rsid w:val="00502516"/>
    <w:rsid w:val="0050268B"/>
    <w:rsid w:val="0050340C"/>
    <w:rsid w:val="005040E6"/>
    <w:rsid w:val="0050415F"/>
    <w:rsid w:val="00504893"/>
    <w:rsid w:val="005050A1"/>
    <w:rsid w:val="00507220"/>
    <w:rsid w:val="00507C08"/>
    <w:rsid w:val="00507D54"/>
    <w:rsid w:val="00510133"/>
    <w:rsid w:val="00510874"/>
    <w:rsid w:val="00510A24"/>
    <w:rsid w:val="00510D50"/>
    <w:rsid w:val="00511411"/>
    <w:rsid w:val="00511C19"/>
    <w:rsid w:val="00511E4D"/>
    <w:rsid w:val="00512B76"/>
    <w:rsid w:val="00512EF3"/>
    <w:rsid w:val="005139D7"/>
    <w:rsid w:val="00513DE2"/>
    <w:rsid w:val="0051456F"/>
    <w:rsid w:val="00514904"/>
    <w:rsid w:val="00515BBC"/>
    <w:rsid w:val="00516101"/>
    <w:rsid w:val="00516525"/>
    <w:rsid w:val="0051708A"/>
    <w:rsid w:val="00520459"/>
    <w:rsid w:val="00521147"/>
    <w:rsid w:val="00524054"/>
    <w:rsid w:val="0052406F"/>
    <w:rsid w:val="005255FA"/>
    <w:rsid w:val="00526F45"/>
    <w:rsid w:val="005271FA"/>
    <w:rsid w:val="0052742C"/>
    <w:rsid w:val="005303DF"/>
    <w:rsid w:val="00531A56"/>
    <w:rsid w:val="005334EE"/>
    <w:rsid w:val="005347E5"/>
    <w:rsid w:val="00534E7F"/>
    <w:rsid w:val="005354A9"/>
    <w:rsid w:val="00535C5A"/>
    <w:rsid w:val="00537094"/>
    <w:rsid w:val="00537255"/>
    <w:rsid w:val="00537434"/>
    <w:rsid w:val="00537A46"/>
    <w:rsid w:val="00540874"/>
    <w:rsid w:val="0054087F"/>
    <w:rsid w:val="00540BE5"/>
    <w:rsid w:val="00540C2A"/>
    <w:rsid w:val="00541D7E"/>
    <w:rsid w:val="00542088"/>
    <w:rsid w:val="00542FAC"/>
    <w:rsid w:val="0054300C"/>
    <w:rsid w:val="0054325C"/>
    <w:rsid w:val="00543C7F"/>
    <w:rsid w:val="00544877"/>
    <w:rsid w:val="00544D59"/>
    <w:rsid w:val="0054581E"/>
    <w:rsid w:val="00545B8F"/>
    <w:rsid w:val="0054645A"/>
    <w:rsid w:val="005467A3"/>
    <w:rsid w:val="005472DE"/>
    <w:rsid w:val="00547B7C"/>
    <w:rsid w:val="00550A9F"/>
    <w:rsid w:val="00550FCD"/>
    <w:rsid w:val="005510C2"/>
    <w:rsid w:val="00551BFA"/>
    <w:rsid w:val="00552BB3"/>
    <w:rsid w:val="00552E46"/>
    <w:rsid w:val="00554195"/>
    <w:rsid w:val="00554331"/>
    <w:rsid w:val="00554752"/>
    <w:rsid w:val="005567A1"/>
    <w:rsid w:val="00557312"/>
    <w:rsid w:val="00560D9F"/>
    <w:rsid w:val="005617BF"/>
    <w:rsid w:val="005618B0"/>
    <w:rsid w:val="00562027"/>
    <w:rsid w:val="0056320A"/>
    <w:rsid w:val="00563DBC"/>
    <w:rsid w:val="00564193"/>
    <w:rsid w:val="00564686"/>
    <w:rsid w:val="00565152"/>
    <w:rsid w:val="00567ABC"/>
    <w:rsid w:val="00570168"/>
    <w:rsid w:val="00570EC0"/>
    <w:rsid w:val="00571947"/>
    <w:rsid w:val="00571C5F"/>
    <w:rsid w:val="00571E4E"/>
    <w:rsid w:val="0057296C"/>
    <w:rsid w:val="00572D1A"/>
    <w:rsid w:val="00573075"/>
    <w:rsid w:val="005731A0"/>
    <w:rsid w:val="005732AD"/>
    <w:rsid w:val="00574492"/>
    <w:rsid w:val="00574EBA"/>
    <w:rsid w:val="00575A68"/>
    <w:rsid w:val="00575EC5"/>
    <w:rsid w:val="00575F48"/>
    <w:rsid w:val="00575FFF"/>
    <w:rsid w:val="005762A5"/>
    <w:rsid w:val="00577120"/>
    <w:rsid w:val="00577898"/>
    <w:rsid w:val="00577A85"/>
    <w:rsid w:val="00580567"/>
    <w:rsid w:val="00580884"/>
    <w:rsid w:val="00581E39"/>
    <w:rsid w:val="0058289A"/>
    <w:rsid w:val="0058290B"/>
    <w:rsid w:val="00583972"/>
    <w:rsid w:val="00583CCF"/>
    <w:rsid w:val="00583FDC"/>
    <w:rsid w:val="0058411B"/>
    <w:rsid w:val="00584943"/>
    <w:rsid w:val="0058498C"/>
    <w:rsid w:val="00586A91"/>
    <w:rsid w:val="005879FB"/>
    <w:rsid w:val="005903B2"/>
    <w:rsid w:val="00590B36"/>
    <w:rsid w:val="00590EB0"/>
    <w:rsid w:val="00591E73"/>
    <w:rsid w:val="0059230C"/>
    <w:rsid w:val="005933BE"/>
    <w:rsid w:val="005939F3"/>
    <w:rsid w:val="00593C73"/>
    <w:rsid w:val="00593EE1"/>
    <w:rsid w:val="00594394"/>
    <w:rsid w:val="00594638"/>
    <w:rsid w:val="0059537C"/>
    <w:rsid w:val="00595428"/>
    <w:rsid w:val="005956D0"/>
    <w:rsid w:val="005957FD"/>
    <w:rsid w:val="00595DD6"/>
    <w:rsid w:val="005A00E6"/>
    <w:rsid w:val="005A0248"/>
    <w:rsid w:val="005A033F"/>
    <w:rsid w:val="005A10FF"/>
    <w:rsid w:val="005A1AB3"/>
    <w:rsid w:val="005A1AEC"/>
    <w:rsid w:val="005A207C"/>
    <w:rsid w:val="005A254F"/>
    <w:rsid w:val="005A2D58"/>
    <w:rsid w:val="005A30CA"/>
    <w:rsid w:val="005A30E0"/>
    <w:rsid w:val="005A316D"/>
    <w:rsid w:val="005A3260"/>
    <w:rsid w:val="005A358A"/>
    <w:rsid w:val="005A3669"/>
    <w:rsid w:val="005A510F"/>
    <w:rsid w:val="005A53E0"/>
    <w:rsid w:val="005A5955"/>
    <w:rsid w:val="005A68E5"/>
    <w:rsid w:val="005A6FA8"/>
    <w:rsid w:val="005A7296"/>
    <w:rsid w:val="005B0D48"/>
    <w:rsid w:val="005B1AEB"/>
    <w:rsid w:val="005B28C1"/>
    <w:rsid w:val="005B2BFF"/>
    <w:rsid w:val="005B4115"/>
    <w:rsid w:val="005B4230"/>
    <w:rsid w:val="005B53C8"/>
    <w:rsid w:val="005B5530"/>
    <w:rsid w:val="005B64B8"/>
    <w:rsid w:val="005B703F"/>
    <w:rsid w:val="005B774E"/>
    <w:rsid w:val="005C0304"/>
    <w:rsid w:val="005C0324"/>
    <w:rsid w:val="005C0619"/>
    <w:rsid w:val="005C0676"/>
    <w:rsid w:val="005C228D"/>
    <w:rsid w:val="005C283C"/>
    <w:rsid w:val="005C347A"/>
    <w:rsid w:val="005C35FC"/>
    <w:rsid w:val="005C3C26"/>
    <w:rsid w:val="005C3C8F"/>
    <w:rsid w:val="005C3EF1"/>
    <w:rsid w:val="005C40B4"/>
    <w:rsid w:val="005C512F"/>
    <w:rsid w:val="005C552D"/>
    <w:rsid w:val="005C5581"/>
    <w:rsid w:val="005C5E9A"/>
    <w:rsid w:val="005C60BD"/>
    <w:rsid w:val="005C6EC2"/>
    <w:rsid w:val="005C6ECD"/>
    <w:rsid w:val="005D17B8"/>
    <w:rsid w:val="005D4037"/>
    <w:rsid w:val="005D42FB"/>
    <w:rsid w:val="005D53BE"/>
    <w:rsid w:val="005D6555"/>
    <w:rsid w:val="005D668D"/>
    <w:rsid w:val="005D6E5E"/>
    <w:rsid w:val="005D77ED"/>
    <w:rsid w:val="005D7AE7"/>
    <w:rsid w:val="005D7F07"/>
    <w:rsid w:val="005E0215"/>
    <w:rsid w:val="005E0501"/>
    <w:rsid w:val="005E0A35"/>
    <w:rsid w:val="005E1E13"/>
    <w:rsid w:val="005E228D"/>
    <w:rsid w:val="005E25AE"/>
    <w:rsid w:val="005E2769"/>
    <w:rsid w:val="005E2E21"/>
    <w:rsid w:val="005E34E8"/>
    <w:rsid w:val="005E77B8"/>
    <w:rsid w:val="005E77DC"/>
    <w:rsid w:val="005F11D1"/>
    <w:rsid w:val="005F1D33"/>
    <w:rsid w:val="005F37B6"/>
    <w:rsid w:val="005F4F68"/>
    <w:rsid w:val="005F532C"/>
    <w:rsid w:val="005F56BA"/>
    <w:rsid w:val="005F69BD"/>
    <w:rsid w:val="005F6CD2"/>
    <w:rsid w:val="005F7B13"/>
    <w:rsid w:val="00601243"/>
    <w:rsid w:val="0060158D"/>
    <w:rsid w:val="00601AD1"/>
    <w:rsid w:val="00602240"/>
    <w:rsid w:val="00602454"/>
    <w:rsid w:val="0060327E"/>
    <w:rsid w:val="0060332E"/>
    <w:rsid w:val="00603ED8"/>
    <w:rsid w:val="00604428"/>
    <w:rsid w:val="00604BE4"/>
    <w:rsid w:val="00605028"/>
    <w:rsid w:val="00606962"/>
    <w:rsid w:val="00606DB4"/>
    <w:rsid w:val="006071C2"/>
    <w:rsid w:val="0061048D"/>
    <w:rsid w:val="00610AD6"/>
    <w:rsid w:val="00610B4F"/>
    <w:rsid w:val="00611AA8"/>
    <w:rsid w:val="00611DFF"/>
    <w:rsid w:val="00611FBA"/>
    <w:rsid w:val="00612455"/>
    <w:rsid w:val="006127D1"/>
    <w:rsid w:val="00612F60"/>
    <w:rsid w:val="00613B6E"/>
    <w:rsid w:val="00613D67"/>
    <w:rsid w:val="00614FB6"/>
    <w:rsid w:val="0061552F"/>
    <w:rsid w:val="0061626C"/>
    <w:rsid w:val="00616FE7"/>
    <w:rsid w:val="006175F4"/>
    <w:rsid w:val="00620D0E"/>
    <w:rsid w:val="00620E98"/>
    <w:rsid w:val="00620F21"/>
    <w:rsid w:val="00621494"/>
    <w:rsid w:val="00621852"/>
    <w:rsid w:val="00621ECD"/>
    <w:rsid w:val="0062243B"/>
    <w:rsid w:val="00623341"/>
    <w:rsid w:val="0062334E"/>
    <w:rsid w:val="0062371D"/>
    <w:rsid w:val="00623793"/>
    <w:rsid w:val="0062447B"/>
    <w:rsid w:val="00625155"/>
    <w:rsid w:val="00627330"/>
    <w:rsid w:val="006279DC"/>
    <w:rsid w:val="00630412"/>
    <w:rsid w:val="00630F0D"/>
    <w:rsid w:val="0063227F"/>
    <w:rsid w:val="006327FF"/>
    <w:rsid w:val="006335A9"/>
    <w:rsid w:val="00634161"/>
    <w:rsid w:val="006357B2"/>
    <w:rsid w:val="00636086"/>
    <w:rsid w:val="006366FD"/>
    <w:rsid w:val="00636D7E"/>
    <w:rsid w:val="0063708A"/>
    <w:rsid w:val="00637243"/>
    <w:rsid w:val="00637BFA"/>
    <w:rsid w:val="00637D14"/>
    <w:rsid w:val="0064074C"/>
    <w:rsid w:val="0064096F"/>
    <w:rsid w:val="00640EF0"/>
    <w:rsid w:val="00642150"/>
    <w:rsid w:val="006423A9"/>
    <w:rsid w:val="006428E3"/>
    <w:rsid w:val="00642A82"/>
    <w:rsid w:val="006431D9"/>
    <w:rsid w:val="0064385C"/>
    <w:rsid w:val="00643A80"/>
    <w:rsid w:val="00643D74"/>
    <w:rsid w:val="00643F5C"/>
    <w:rsid w:val="0064403B"/>
    <w:rsid w:val="006440A1"/>
    <w:rsid w:val="006447AE"/>
    <w:rsid w:val="00644ABC"/>
    <w:rsid w:val="006454A6"/>
    <w:rsid w:val="0064596E"/>
    <w:rsid w:val="00646D0B"/>
    <w:rsid w:val="00646D0E"/>
    <w:rsid w:val="00646EAC"/>
    <w:rsid w:val="00650677"/>
    <w:rsid w:val="006508C6"/>
    <w:rsid w:val="00651070"/>
    <w:rsid w:val="006522E3"/>
    <w:rsid w:val="006523EB"/>
    <w:rsid w:val="00652977"/>
    <w:rsid w:val="00652A03"/>
    <w:rsid w:val="00652B2F"/>
    <w:rsid w:val="0065312D"/>
    <w:rsid w:val="00653994"/>
    <w:rsid w:val="00654104"/>
    <w:rsid w:val="00655165"/>
    <w:rsid w:val="0065618E"/>
    <w:rsid w:val="006576D9"/>
    <w:rsid w:val="00660438"/>
    <w:rsid w:val="0066116E"/>
    <w:rsid w:val="00661510"/>
    <w:rsid w:val="00661DB3"/>
    <w:rsid w:val="00662040"/>
    <w:rsid w:val="00662295"/>
    <w:rsid w:val="0066261F"/>
    <w:rsid w:val="00663B29"/>
    <w:rsid w:val="006644E6"/>
    <w:rsid w:val="00665C17"/>
    <w:rsid w:val="00665F15"/>
    <w:rsid w:val="006660CF"/>
    <w:rsid w:val="006675E2"/>
    <w:rsid w:val="00667B8E"/>
    <w:rsid w:val="00671336"/>
    <w:rsid w:val="00672639"/>
    <w:rsid w:val="00672A89"/>
    <w:rsid w:val="0067305A"/>
    <w:rsid w:val="00673500"/>
    <w:rsid w:val="00673B8A"/>
    <w:rsid w:val="00674D1E"/>
    <w:rsid w:val="00674D8D"/>
    <w:rsid w:val="00674FA9"/>
    <w:rsid w:val="006751F5"/>
    <w:rsid w:val="00675850"/>
    <w:rsid w:val="0067624F"/>
    <w:rsid w:val="006767D5"/>
    <w:rsid w:val="00676819"/>
    <w:rsid w:val="006778CD"/>
    <w:rsid w:val="00677AEC"/>
    <w:rsid w:val="00677B35"/>
    <w:rsid w:val="00680369"/>
    <w:rsid w:val="00680939"/>
    <w:rsid w:val="006819E5"/>
    <w:rsid w:val="00683862"/>
    <w:rsid w:val="00683A42"/>
    <w:rsid w:val="00683B61"/>
    <w:rsid w:val="00684577"/>
    <w:rsid w:val="006845EF"/>
    <w:rsid w:val="00685184"/>
    <w:rsid w:val="006851CC"/>
    <w:rsid w:val="0068762D"/>
    <w:rsid w:val="0069041F"/>
    <w:rsid w:val="006905FF"/>
    <w:rsid w:val="00691D8D"/>
    <w:rsid w:val="00691FB7"/>
    <w:rsid w:val="00692285"/>
    <w:rsid w:val="006925FD"/>
    <w:rsid w:val="00692A3A"/>
    <w:rsid w:val="00692E33"/>
    <w:rsid w:val="00693203"/>
    <w:rsid w:val="00693B67"/>
    <w:rsid w:val="006941F4"/>
    <w:rsid w:val="00694CBB"/>
    <w:rsid w:val="00695003"/>
    <w:rsid w:val="00695505"/>
    <w:rsid w:val="00695C98"/>
    <w:rsid w:val="006963DE"/>
    <w:rsid w:val="006A025D"/>
    <w:rsid w:val="006A1FA3"/>
    <w:rsid w:val="006A20A3"/>
    <w:rsid w:val="006A22CC"/>
    <w:rsid w:val="006A2548"/>
    <w:rsid w:val="006A2CD4"/>
    <w:rsid w:val="006A30E6"/>
    <w:rsid w:val="006A31F3"/>
    <w:rsid w:val="006A4718"/>
    <w:rsid w:val="006A50D8"/>
    <w:rsid w:val="006A5921"/>
    <w:rsid w:val="006A5A9B"/>
    <w:rsid w:val="006A5D08"/>
    <w:rsid w:val="006A61FF"/>
    <w:rsid w:val="006A6D64"/>
    <w:rsid w:val="006A6F3C"/>
    <w:rsid w:val="006A761E"/>
    <w:rsid w:val="006A7FB1"/>
    <w:rsid w:val="006B015F"/>
    <w:rsid w:val="006B05A7"/>
    <w:rsid w:val="006B1064"/>
    <w:rsid w:val="006B179D"/>
    <w:rsid w:val="006B2416"/>
    <w:rsid w:val="006B254D"/>
    <w:rsid w:val="006B294F"/>
    <w:rsid w:val="006B3DBE"/>
    <w:rsid w:val="006B4381"/>
    <w:rsid w:val="006B498E"/>
    <w:rsid w:val="006B5E51"/>
    <w:rsid w:val="006B6840"/>
    <w:rsid w:val="006B6EB8"/>
    <w:rsid w:val="006B72E1"/>
    <w:rsid w:val="006B7801"/>
    <w:rsid w:val="006C051E"/>
    <w:rsid w:val="006C0626"/>
    <w:rsid w:val="006C08EC"/>
    <w:rsid w:val="006C2AF0"/>
    <w:rsid w:val="006C2D54"/>
    <w:rsid w:val="006C39AA"/>
    <w:rsid w:val="006C42D3"/>
    <w:rsid w:val="006C42DC"/>
    <w:rsid w:val="006C46C3"/>
    <w:rsid w:val="006C497B"/>
    <w:rsid w:val="006C55AC"/>
    <w:rsid w:val="006C66E7"/>
    <w:rsid w:val="006D0937"/>
    <w:rsid w:val="006D0970"/>
    <w:rsid w:val="006D0B70"/>
    <w:rsid w:val="006D0CA6"/>
    <w:rsid w:val="006D1061"/>
    <w:rsid w:val="006D1151"/>
    <w:rsid w:val="006D19A5"/>
    <w:rsid w:val="006D1B26"/>
    <w:rsid w:val="006D1CC7"/>
    <w:rsid w:val="006D205B"/>
    <w:rsid w:val="006D278B"/>
    <w:rsid w:val="006D3404"/>
    <w:rsid w:val="006D37A4"/>
    <w:rsid w:val="006D3B81"/>
    <w:rsid w:val="006D49B3"/>
    <w:rsid w:val="006D5319"/>
    <w:rsid w:val="006D5A1F"/>
    <w:rsid w:val="006D647C"/>
    <w:rsid w:val="006D64BE"/>
    <w:rsid w:val="006D6DAB"/>
    <w:rsid w:val="006E03F7"/>
    <w:rsid w:val="006E0B84"/>
    <w:rsid w:val="006E0E27"/>
    <w:rsid w:val="006E1926"/>
    <w:rsid w:val="006E2B77"/>
    <w:rsid w:val="006E34A6"/>
    <w:rsid w:val="006E41B4"/>
    <w:rsid w:val="006E535F"/>
    <w:rsid w:val="006E54DA"/>
    <w:rsid w:val="006E55E8"/>
    <w:rsid w:val="006E5787"/>
    <w:rsid w:val="006E5DAF"/>
    <w:rsid w:val="006E5E9D"/>
    <w:rsid w:val="006E6187"/>
    <w:rsid w:val="006E6466"/>
    <w:rsid w:val="006E66F8"/>
    <w:rsid w:val="006E6D2E"/>
    <w:rsid w:val="006E7887"/>
    <w:rsid w:val="006F02C3"/>
    <w:rsid w:val="006F0D10"/>
    <w:rsid w:val="006F0FB9"/>
    <w:rsid w:val="006F1119"/>
    <w:rsid w:val="006F16CA"/>
    <w:rsid w:val="006F1D16"/>
    <w:rsid w:val="006F26C3"/>
    <w:rsid w:val="006F2CCE"/>
    <w:rsid w:val="006F3214"/>
    <w:rsid w:val="006F5A99"/>
    <w:rsid w:val="006F5EDE"/>
    <w:rsid w:val="006F605C"/>
    <w:rsid w:val="006F63A5"/>
    <w:rsid w:val="006F67EB"/>
    <w:rsid w:val="006F67F9"/>
    <w:rsid w:val="006F72E3"/>
    <w:rsid w:val="007000CC"/>
    <w:rsid w:val="00700370"/>
    <w:rsid w:val="00700447"/>
    <w:rsid w:val="0070047B"/>
    <w:rsid w:val="007009C7"/>
    <w:rsid w:val="00700D1A"/>
    <w:rsid w:val="00701156"/>
    <w:rsid w:val="007013C1"/>
    <w:rsid w:val="00701A4D"/>
    <w:rsid w:val="007020E0"/>
    <w:rsid w:val="00702E1C"/>
    <w:rsid w:val="00703010"/>
    <w:rsid w:val="0070321E"/>
    <w:rsid w:val="00704304"/>
    <w:rsid w:val="007053A5"/>
    <w:rsid w:val="00705E02"/>
    <w:rsid w:val="007060E0"/>
    <w:rsid w:val="0070690A"/>
    <w:rsid w:val="00706BF8"/>
    <w:rsid w:val="007071CE"/>
    <w:rsid w:val="00707E58"/>
    <w:rsid w:val="00707FAA"/>
    <w:rsid w:val="00710774"/>
    <w:rsid w:val="007107C9"/>
    <w:rsid w:val="00711007"/>
    <w:rsid w:val="00711080"/>
    <w:rsid w:val="007111E5"/>
    <w:rsid w:val="00711357"/>
    <w:rsid w:val="00711C4D"/>
    <w:rsid w:val="00713BC9"/>
    <w:rsid w:val="00714D02"/>
    <w:rsid w:val="00715B8D"/>
    <w:rsid w:val="0071630C"/>
    <w:rsid w:val="007165F8"/>
    <w:rsid w:val="00716736"/>
    <w:rsid w:val="0071691E"/>
    <w:rsid w:val="00716B1C"/>
    <w:rsid w:val="00716EA3"/>
    <w:rsid w:val="0071726C"/>
    <w:rsid w:val="00717304"/>
    <w:rsid w:val="00720979"/>
    <w:rsid w:val="00721904"/>
    <w:rsid w:val="007219CB"/>
    <w:rsid w:val="00721BFE"/>
    <w:rsid w:val="00721F43"/>
    <w:rsid w:val="00722151"/>
    <w:rsid w:val="0072259A"/>
    <w:rsid w:val="007241FC"/>
    <w:rsid w:val="00724966"/>
    <w:rsid w:val="00724C50"/>
    <w:rsid w:val="0072530F"/>
    <w:rsid w:val="0072556D"/>
    <w:rsid w:val="00725975"/>
    <w:rsid w:val="00725D4A"/>
    <w:rsid w:val="007260A5"/>
    <w:rsid w:val="00726394"/>
    <w:rsid w:val="007264E5"/>
    <w:rsid w:val="00726ABA"/>
    <w:rsid w:val="00727B39"/>
    <w:rsid w:val="00727C8D"/>
    <w:rsid w:val="00730287"/>
    <w:rsid w:val="0073032B"/>
    <w:rsid w:val="0073092D"/>
    <w:rsid w:val="00732260"/>
    <w:rsid w:val="00732289"/>
    <w:rsid w:val="00732976"/>
    <w:rsid w:val="00732CC2"/>
    <w:rsid w:val="00732DB0"/>
    <w:rsid w:val="007332F1"/>
    <w:rsid w:val="00733B68"/>
    <w:rsid w:val="0073404F"/>
    <w:rsid w:val="007344CA"/>
    <w:rsid w:val="00734B49"/>
    <w:rsid w:val="00734D93"/>
    <w:rsid w:val="00734FAD"/>
    <w:rsid w:val="0073551D"/>
    <w:rsid w:val="0073632C"/>
    <w:rsid w:val="007371A0"/>
    <w:rsid w:val="00737957"/>
    <w:rsid w:val="00737CD0"/>
    <w:rsid w:val="0074157D"/>
    <w:rsid w:val="00743874"/>
    <w:rsid w:val="00743D93"/>
    <w:rsid w:val="00744DDB"/>
    <w:rsid w:val="00745682"/>
    <w:rsid w:val="00747826"/>
    <w:rsid w:val="00747CFA"/>
    <w:rsid w:val="00750A16"/>
    <w:rsid w:val="00750CD2"/>
    <w:rsid w:val="0075130B"/>
    <w:rsid w:val="0075197C"/>
    <w:rsid w:val="00752154"/>
    <w:rsid w:val="00752304"/>
    <w:rsid w:val="00752CBE"/>
    <w:rsid w:val="00753409"/>
    <w:rsid w:val="007538DB"/>
    <w:rsid w:val="0075574C"/>
    <w:rsid w:val="00755AD8"/>
    <w:rsid w:val="00756091"/>
    <w:rsid w:val="00756434"/>
    <w:rsid w:val="007604C6"/>
    <w:rsid w:val="007611B0"/>
    <w:rsid w:val="0076162B"/>
    <w:rsid w:val="007618B7"/>
    <w:rsid w:val="00762467"/>
    <w:rsid w:val="007628F8"/>
    <w:rsid w:val="0076398B"/>
    <w:rsid w:val="00764A94"/>
    <w:rsid w:val="00765B0E"/>
    <w:rsid w:val="00765EA3"/>
    <w:rsid w:val="00765ED0"/>
    <w:rsid w:val="00765F3C"/>
    <w:rsid w:val="007661FF"/>
    <w:rsid w:val="00767C22"/>
    <w:rsid w:val="00767C64"/>
    <w:rsid w:val="007702D8"/>
    <w:rsid w:val="007721ED"/>
    <w:rsid w:val="00772355"/>
    <w:rsid w:val="00774206"/>
    <w:rsid w:val="00774EC7"/>
    <w:rsid w:val="0077510A"/>
    <w:rsid w:val="0077545C"/>
    <w:rsid w:val="00775DBE"/>
    <w:rsid w:val="00776E4C"/>
    <w:rsid w:val="00776E5C"/>
    <w:rsid w:val="00780601"/>
    <w:rsid w:val="007809EA"/>
    <w:rsid w:val="00780DDE"/>
    <w:rsid w:val="00781E79"/>
    <w:rsid w:val="00781E9D"/>
    <w:rsid w:val="00782110"/>
    <w:rsid w:val="00782821"/>
    <w:rsid w:val="00782DB3"/>
    <w:rsid w:val="007836CF"/>
    <w:rsid w:val="00784027"/>
    <w:rsid w:val="0078441F"/>
    <w:rsid w:val="00784823"/>
    <w:rsid w:val="00786190"/>
    <w:rsid w:val="0078621B"/>
    <w:rsid w:val="00786860"/>
    <w:rsid w:val="00787279"/>
    <w:rsid w:val="007875DE"/>
    <w:rsid w:val="00787609"/>
    <w:rsid w:val="00791030"/>
    <w:rsid w:val="007922D1"/>
    <w:rsid w:val="00793383"/>
    <w:rsid w:val="00794C5D"/>
    <w:rsid w:val="00794CC3"/>
    <w:rsid w:val="00794D6A"/>
    <w:rsid w:val="007957EF"/>
    <w:rsid w:val="00795AFA"/>
    <w:rsid w:val="00795B5E"/>
    <w:rsid w:val="00796CB8"/>
    <w:rsid w:val="00797061"/>
    <w:rsid w:val="00797BC2"/>
    <w:rsid w:val="00797BCF"/>
    <w:rsid w:val="007A0446"/>
    <w:rsid w:val="007A110D"/>
    <w:rsid w:val="007A1CE8"/>
    <w:rsid w:val="007A1E12"/>
    <w:rsid w:val="007A1FC8"/>
    <w:rsid w:val="007A29E6"/>
    <w:rsid w:val="007A2F5C"/>
    <w:rsid w:val="007A3D01"/>
    <w:rsid w:val="007A468B"/>
    <w:rsid w:val="007A5927"/>
    <w:rsid w:val="007A671F"/>
    <w:rsid w:val="007A6C51"/>
    <w:rsid w:val="007B00C1"/>
    <w:rsid w:val="007B106E"/>
    <w:rsid w:val="007B1E1F"/>
    <w:rsid w:val="007B1F2D"/>
    <w:rsid w:val="007B3C37"/>
    <w:rsid w:val="007B3C44"/>
    <w:rsid w:val="007B4A06"/>
    <w:rsid w:val="007B604C"/>
    <w:rsid w:val="007B6564"/>
    <w:rsid w:val="007B6A84"/>
    <w:rsid w:val="007B753F"/>
    <w:rsid w:val="007B791E"/>
    <w:rsid w:val="007B7DE7"/>
    <w:rsid w:val="007C0CFB"/>
    <w:rsid w:val="007C1EEF"/>
    <w:rsid w:val="007C20D5"/>
    <w:rsid w:val="007C2429"/>
    <w:rsid w:val="007C28A1"/>
    <w:rsid w:val="007C47A5"/>
    <w:rsid w:val="007C4F68"/>
    <w:rsid w:val="007C506B"/>
    <w:rsid w:val="007C758C"/>
    <w:rsid w:val="007D02BC"/>
    <w:rsid w:val="007D037E"/>
    <w:rsid w:val="007D047D"/>
    <w:rsid w:val="007D10FD"/>
    <w:rsid w:val="007D25CB"/>
    <w:rsid w:val="007D280A"/>
    <w:rsid w:val="007D29EF"/>
    <w:rsid w:val="007D2A24"/>
    <w:rsid w:val="007D30E4"/>
    <w:rsid w:val="007D36CA"/>
    <w:rsid w:val="007D45D4"/>
    <w:rsid w:val="007D4852"/>
    <w:rsid w:val="007D55AF"/>
    <w:rsid w:val="007D5C6B"/>
    <w:rsid w:val="007D5C8B"/>
    <w:rsid w:val="007D68A8"/>
    <w:rsid w:val="007D6D2B"/>
    <w:rsid w:val="007D6D32"/>
    <w:rsid w:val="007D6F6C"/>
    <w:rsid w:val="007D79CC"/>
    <w:rsid w:val="007D7B4E"/>
    <w:rsid w:val="007D7C89"/>
    <w:rsid w:val="007D7DBF"/>
    <w:rsid w:val="007E091B"/>
    <w:rsid w:val="007E0F8E"/>
    <w:rsid w:val="007E10A5"/>
    <w:rsid w:val="007E1344"/>
    <w:rsid w:val="007E1666"/>
    <w:rsid w:val="007E29CC"/>
    <w:rsid w:val="007E2AA9"/>
    <w:rsid w:val="007E3549"/>
    <w:rsid w:val="007E383D"/>
    <w:rsid w:val="007E4119"/>
    <w:rsid w:val="007E4DA3"/>
    <w:rsid w:val="007E698B"/>
    <w:rsid w:val="007F0C0F"/>
    <w:rsid w:val="007F116A"/>
    <w:rsid w:val="007F14BD"/>
    <w:rsid w:val="007F1F83"/>
    <w:rsid w:val="007F2729"/>
    <w:rsid w:val="007F297A"/>
    <w:rsid w:val="007F3567"/>
    <w:rsid w:val="007F39FD"/>
    <w:rsid w:val="007F3B33"/>
    <w:rsid w:val="007F3D6B"/>
    <w:rsid w:val="007F62FF"/>
    <w:rsid w:val="007F63DA"/>
    <w:rsid w:val="007F6726"/>
    <w:rsid w:val="007F6BBA"/>
    <w:rsid w:val="007F6E6F"/>
    <w:rsid w:val="007F7832"/>
    <w:rsid w:val="007F7E26"/>
    <w:rsid w:val="0080019A"/>
    <w:rsid w:val="0080064D"/>
    <w:rsid w:val="00801BDE"/>
    <w:rsid w:val="00801D85"/>
    <w:rsid w:val="00801E47"/>
    <w:rsid w:val="00801E88"/>
    <w:rsid w:val="00803958"/>
    <w:rsid w:val="00804009"/>
    <w:rsid w:val="008042CF"/>
    <w:rsid w:val="00804C33"/>
    <w:rsid w:val="00804E62"/>
    <w:rsid w:val="008051B4"/>
    <w:rsid w:val="00805C64"/>
    <w:rsid w:val="00805F74"/>
    <w:rsid w:val="00806D2A"/>
    <w:rsid w:val="00807D29"/>
    <w:rsid w:val="00810337"/>
    <w:rsid w:val="00811B76"/>
    <w:rsid w:val="00812BAD"/>
    <w:rsid w:val="00812E0A"/>
    <w:rsid w:val="0081376D"/>
    <w:rsid w:val="00813B33"/>
    <w:rsid w:val="00814F9E"/>
    <w:rsid w:val="008159B4"/>
    <w:rsid w:val="00816EAE"/>
    <w:rsid w:val="00817660"/>
    <w:rsid w:val="008178A4"/>
    <w:rsid w:val="00817DE2"/>
    <w:rsid w:val="0082025C"/>
    <w:rsid w:val="0082084F"/>
    <w:rsid w:val="0082094B"/>
    <w:rsid w:val="00820A42"/>
    <w:rsid w:val="00820B89"/>
    <w:rsid w:val="00820C02"/>
    <w:rsid w:val="008210F3"/>
    <w:rsid w:val="00821E01"/>
    <w:rsid w:val="0082256D"/>
    <w:rsid w:val="0082320F"/>
    <w:rsid w:val="008239CD"/>
    <w:rsid w:val="008247F9"/>
    <w:rsid w:val="00825475"/>
    <w:rsid w:val="00825AD2"/>
    <w:rsid w:val="008260E7"/>
    <w:rsid w:val="008263A6"/>
    <w:rsid w:val="008271D9"/>
    <w:rsid w:val="00827514"/>
    <w:rsid w:val="0082788C"/>
    <w:rsid w:val="00827C42"/>
    <w:rsid w:val="00827CCA"/>
    <w:rsid w:val="008302DF"/>
    <w:rsid w:val="00830624"/>
    <w:rsid w:val="00831FBD"/>
    <w:rsid w:val="0083206F"/>
    <w:rsid w:val="00832809"/>
    <w:rsid w:val="00833239"/>
    <w:rsid w:val="00833795"/>
    <w:rsid w:val="00835084"/>
    <w:rsid w:val="00835745"/>
    <w:rsid w:val="00835C0D"/>
    <w:rsid w:val="00836081"/>
    <w:rsid w:val="00836D2A"/>
    <w:rsid w:val="0083770C"/>
    <w:rsid w:val="0084205C"/>
    <w:rsid w:val="00842625"/>
    <w:rsid w:val="008426DE"/>
    <w:rsid w:val="00842A31"/>
    <w:rsid w:val="008439C7"/>
    <w:rsid w:val="00843FCE"/>
    <w:rsid w:val="008440B0"/>
    <w:rsid w:val="00844736"/>
    <w:rsid w:val="00845075"/>
    <w:rsid w:val="00845940"/>
    <w:rsid w:val="00845AD8"/>
    <w:rsid w:val="008462AA"/>
    <w:rsid w:val="008472AB"/>
    <w:rsid w:val="0085042F"/>
    <w:rsid w:val="00850CA3"/>
    <w:rsid w:val="00851021"/>
    <w:rsid w:val="008520C3"/>
    <w:rsid w:val="00853079"/>
    <w:rsid w:val="00853424"/>
    <w:rsid w:val="00853628"/>
    <w:rsid w:val="00853810"/>
    <w:rsid w:val="00853E8E"/>
    <w:rsid w:val="00854D93"/>
    <w:rsid w:val="0085651E"/>
    <w:rsid w:val="00856A64"/>
    <w:rsid w:val="00856F1A"/>
    <w:rsid w:val="00856F89"/>
    <w:rsid w:val="00857E1D"/>
    <w:rsid w:val="00857F43"/>
    <w:rsid w:val="008608B7"/>
    <w:rsid w:val="008608C4"/>
    <w:rsid w:val="0086293A"/>
    <w:rsid w:val="00862F91"/>
    <w:rsid w:val="008635E8"/>
    <w:rsid w:val="0086362E"/>
    <w:rsid w:val="00864221"/>
    <w:rsid w:val="008662C6"/>
    <w:rsid w:val="0087041C"/>
    <w:rsid w:val="008710C7"/>
    <w:rsid w:val="0087245C"/>
    <w:rsid w:val="008724A7"/>
    <w:rsid w:val="00872A9D"/>
    <w:rsid w:val="00872BE2"/>
    <w:rsid w:val="0087444D"/>
    <w:rsid w:val="0087446C"/>
    <w:rsid w:val="008759F7"/>
    <w:rsid w:val="00876DB0"/>
    <w:rsid w:val="0087705E"/>
    <w:rsid w:val="00877219"/>
    <w:rsid w:val="00880576"/>
    <w:rsid w:val="0088090D"/>
    <w:rsid w:val="00880FB3"/>
    <w:rsid w:val="008815CB"/>
    <w:rsid w:val="008838C6"/>
    <w:rsid w:val="00883B67"/>
    <w:rsid w:val="0088472E"/>
    <w:rsid w:val="00885494"/>
    <w:rsid w:val="008856F3"/>
    <w:rsid w:val="008857CE"/>
    <w:rsid w:val="0088698E"/>
    <w:rsid w:val="008878C9"/>
    <w:rsid w:val="00887BAD"/>
    <w:rsid w:val="00887C38"/>
    <w:rsid w:val="0089182D"/>
    <w:rsid w:val="00891D45"/>
    <w:rsid w:val="008934EC"/>
    <w:rsid w:val="008937E1"/>
    <w:rsid w:val="00893FA2"/>
    <w:rsid w:val="00894373"/>
    <w:rsid w:val="00894DD9"/>
    <w:rsid w:val="00895068"/>
    <w:rsid w:val="00895148"/>
    <w:rsid w:val="00895176"/>
    <w:rsid w:val="008961F8"/>
    <w:rsid w:val="0089730F"/>
    <w:rsid w:val="00897456"/>
    <w:rsid w:val="008974DD"/>
    <w:rsid w:val="00897520"/>
    <w:rsid w:val="00897CE3"/>
    <w:rsid w:val="008A0543"/>
    <w:rsid w:val="008A0790"/>
    <w:rsid w:val="008A2C81"/>
    <w:rsid w:val="008A3535"/>
    <w:rsid w:val="008A3C17"/>
    <w:rsid w:val="008A4851"/>
    <w:rsid w:val="008A5406"/>
    <w:rsid w:val="008A6AE0"/>
    <w:rsid w:val="008A7BFF"/>
    <w:rsid w:val="008A7D9D"/>
    <w:rsid w:val="008B04DA"/>
    <w:rsid w:val="008B0EC0"/>
    <w:rsid w:val="008B11B7"/>
    <w:rsid w:val="008B1829"/>
    <w:rsid w:val="008B21A4"/>
    <w:rsid w:val="008B275C"/>
    <w:rsid w:val="008B2AEF"/>
    <w:rsid w:val="008B31F4"/>
    <w:rsid w:val="008B327A"/>
    <w:rsid w:val="008B3B38"/>
    <w:rsid w:val="008B42E6"/>
    <w:rsid w:val="008B60F1"/>
    <w:rsid w:val="008B646C"/>
    <w:rsid w:val="008B651B"/>
    <w:rsid w:val="008B6EF9"/>
    <w:rsid w:val="008B71B9"/>
    <w:rsid w:val="008B76BE"/>
    <w:rsid w:val="008B77D4"/>
    <w:rsid w:val="008C11BC"/>
    <w:rsid w:val="008C15DA"/>
    <w:rsid w:val="008C2838"/>
    <w:rsid w:val="008C326B"/>
    <w:rsid w:val="008C34BA"/>
    <w:rsid w:val="008C3E46"/>
    <w:rsid w:val="008C4CE8"/>
    <w:rsid w:val="008C4CF7"/>
    <w:rsid w:val="008C51AF"/>
    <w:rsid w:val="008C5277"/>
    <w:rsid w:val="008C563F"/>
    <w:rsid w:val="008C7316"/>
    <w:rsid w:val="008C7EB3"/>
    <w:rsid w:val="008D041A"/>
    <w:rsid w:val="008D056D"/>
    <w:rsid w:val="008D0CAD"/>
    <w:rsid w:val="008D18C8"/>
    <w:rsid w:val="008D2B4D"/>
    <w:rsid w:val="008D338E"/>
    <w:rsid w:val="008D3FF3"/>
    <w:rsid w:val="008D452C"/>
    <w:rsid w:val="008D4DA8"/>
    <w:rsid w:val="008D553E"/>
    <w:rsid w:val="008D593F"/>
    <w:rsid w:val="008D5E44"/>
    <w:rsid w:val="008D657A"/>
    <w:rsid w:val="008D6619"/>
    <w:rsid w:val="008D6A65"/>
    <w:rsid w:val="008D71FE"/>
    <w:rsid w:val="008E0109"/>
    <w:rsid w:val="008E01DE"/>
    <w:rsid w:val="008E0838"/>
    <w:rsid w:val="008E0B70"/>
    <w:rsid w:val="008E1484"/>
    <w:rsid w:val="008E2448"/>
    <w:rsid w:val="008E2470"/>
    <w:rsid w:val="008E2A06"/>
    <w:rsid w:val="008E3458"/>
    <w:rsid w:val="008E4003"/>
    <w:rsid w:val="008E518B"/>
    <w:rsid w:val="008E542F"/>
    <w:rsid w:val="008E7153"/>
    <w:rsid w:val="008E724E"/>
    <w:rsid w:val="008E7AEC"/>
    <w:rsid w:val="008E7CA9"/>
    <w:rsid w:val="008F05DC"/>
    <w:rsid w:val="008F1F93"/>
    <w:rsid w:val="008F296E"/>
    <w:rsid w:val="008F44F0"/>
    <w:rsid w:val="008F4F25"/>
    <w:rsid w:val="008F5D20"/>
    <w:rsid w:val="008F6468"/>
    <w:rsid w:val="008F6694"/>
    <w:rsid w:val="008F72B7"/>
    <w:rsid w:val="008F7320"/>
    <w:rsid w:val="008F7DCD"/>
    <w:rsid w:val="0090000A"/>
    <w:rsid w:val="00900BEB"/>
    <w:rsid w:val="00900D8E"/>
    <w:rsid w:val="00901BCE"/>
    <w:rsid w:val="009023AB"/>
    <w:rsid w:val="009030C5"/>
    <w:rsid w:val="00903471"/>
    <w:rsid w:val="00903D7B"/>
    <w:rsid w:val="00903EEE"/>
    <w:rsid w:val="009051DF"/>
    <w:rsid w:val="00905350"/>
    <w:rsid w:val="009074D3"/>
    <w:rsid w:val="00907E97"/>
    <w:rsid w:val="009121B5"/>
    <w:rsid w:val="009131DC"/>
    <w:rsid w:val="00913307"/>
    <w:rsid w:val="00913BC3"/>
    <w:rsid w:val="00915309"/>
    <w:rsid w:val="009160CC"/>
    <w:rsid w:val="00917749"/>
    <w:rsid w:val="00920088"/>
    <w:rsid w:val="0092305E"/>
    <w:rsid w:val="00923DE8"/>
    <w:rsid w:val="00924CA8"/>
    <w:rsid w:val="009250A8"/>
    <w:rsid w:val="009253A6"/>
    <w:rsid w:val="009255E2"/>
    <w:rsid w:val="00926477"/>
    <w:rsid w:val="00926E03"/>
    <w:rsid w:val="00930591"/>
    <w:rsid w:val="0093158F"/>
    <w:rsid w:val="0093161D"/>
    <w:rsid w:val="00932707"/>
    <w:rsid w:val="00933A8B"/>
    <w:rsid w:val="0093425A"/>
    <w:rsid w:val="00934CFD"/>
    <w:rsid w:val="0093565E"/>
    <w:rsid w:val="0093597D"/>
    <w:rsid w:val="009361F0"/>
    <w:rsid w:val="009362DE"/>
    <w:rsid w:val="00936E40"/>
    <w:rsid w:val="0093709F"/>
    <w:rsid w:val="0093794A"/>
    <w:rsid w:val="009406E4"/>
    <w:rsid w:val="00940932"/>
    <w:rsid w:val="00941980"/>
    <w:rsid w:val="009419AA"/>
    <w:rsid w:val="009425A4"/>
    <w:rsid w:val="009429F6"/>
    <w:rsid w:val="00943673"/>
    <w:rsid w:val="00944534"/>
    <w:rsid w:val="009459A9"/>
    <w:rsid w:val="00945BF1"/>
    <w:rsid w:val="009462C7"/>
    <w:rsid w:val="00946756"/>
    <w:rsid w:val="00946B3C"/>
    <w:rsid w:val="009471BC"/>
    <w:rsid w:val="0095008D"/>
    <w:rsid w:val="0095080D"/>
    <w:rsid w:val="00950B82"/>
    <w:rsid w:val="00950D41"/>
    <w:rsid w:val="00953CC5"/>
    <w:rsid w:val="00953F72"/>
    <w:rsid w:val="00953F73"/>
    <w:rsid w:val="009561E8"/>
    <w:rsid w:val="00956506"/>
    <w:rsid w:val="0095689D"/>
    <w:rsid w:val="009575F6"/>
    <w:rsid w:val="00957E03"/>
    <w:rsid w:val="00957E9C"/>
    <w:rsid w:val="0096005C"/>
    <w:rsid w:val="009600F8"/>
    <w:rsid w:val="009618D8"/>
    <w:rsid w:val="00961D30"/>
    <w:rsid w:val="00962FE0"/>
    <w:rsid w:val="009652C7"/>
    <w:rsid w:val="0096600E"/>
    <w:rsid w:val="0096643B"/>
    <w:rsid w:val="00966DFE"/>
    <w:rsid w:val="00967AF3"/>
    <w:rsid w:val="009701F3"/>
    <w:rsid w:val="009706C6"/>
    <w:rsid w:val="00971D6B"/>
    <w:rsid w:val="0097218A"/>
    <w:rsid w:val="00972F78"/>
    <w:rsid w:val="00973475"/>
    <w:rsid w:val="0097373F"/>
    <w:rsid w:val="0097441D"/>
    <w:rsid w:val="009749D9"/>
    <w:rsid w:val="0097546A"/>
    <w:rsid w:val="009758BE"/>
    <w:rsid w:val="00975B5F"/>
    <w:rsid w:val="009772AF"/>
    <w:rsid w:val="00977789"/>
    <w:rsid w:val="00980AC5"/>
    <w:rsid w:val="009811F6"/>
    <w:rsid w:val="0098198A"/>
    <w:rsid w:val="00981DD0"/>
    <w:rsid w:val="0098289A"/>
    <w:rsid w:val="00982B6C"/>
    <w:rsid w:val="00983209"/>
    <w:rsid w:val="009832E0"/>
    <w:rsid w:val="00984098"/>
    <w:rsid w:val="00984D44"/>
    <w:rsid w:val="00985A29"/>
    <w:rsid w:val="00986460"/>
    <w:rsid w:val="00986540"/>
    <w:rsid w:val="00986B51"/>
    <w:rsid w:val="00990221"/>
    <w:rsid w:val="00990E24"/>
    <w:rsid w:val="00991189"/>
    <w:rsid w:val="009919FB"/>
    <w:rsid w:val="00992A9A"/>
    <w:rsid w:val="00992B50"/>
    <w:rsid w:val="009936AC"/>
    <w:rsid w:val="00994044"/>
    <w:rsid w:val="00994FC3"/>
    <w:rsid w:val="00997125"/>
    <w:rsid w:val="00997CF6"/>
    <w:rsid w:val="009A030F"/>
    <w:rsid w:val="009A0AFB"/>
    <w:rsid w:val="009A10A2"/>
    <w:rsid w:val="009A1C98"/>
    <w:rsid w:val="009A1C9E"/>
    <w:rsid w:val="009A1ECB"/>
    <w:rsid w:val="009A267E"/>
    <w:rsid w:val="009A2693"/>
    <w:rsid w:val="009A31E3"/>
    <w:rsid w:val="009A3F93"/>
    <w:rsid w:val="009A43B8"/>
    <w:rsid w:val="009A4407"/>
    <w:rsid w:val="009A4935"/>
    <w:rsid w:val="009A5003"/>
    <w:rsid w:val="009A509C"/>
    <w:rsid w:val="009A5922"/>
    <w:rsid w:val="009A727E"/>
    <w:rsid w:val="009B06B7"/>
    <w:rsid w:val="009B0ABF"/>
    <w:rsid w:val="009B0E22"/>
    <w:rsid w:val="009B1189"/>
    <w:rsid w:val="009B14B6"/>
    <w:rsid w:val="009B1FF0"/>
    <w:rsid w:val="009B2390"/>
    <w:rsid w:val="009B276F"/>
    <w:rsid w:val="009B2BA8"/>
    <w:rsid w:val="009B2FAF"/>
    <w:rsid w:val="009B3502"/>
    <w:rsid w:val="009B3801"/>
    <w:rsid w:val="009B381C"/>
    <w:rsid w:val="009B3C4A"/>
    <w:rsid w:val="009B3E28"/>
    <w:rsid w:val="009B4006"/>
    <w:rsid w:val="009B4B49"/>
    <w:rsid w:val="009B6123"/>
    <w:rsid w:val="009B62D3"/>
    <w:rsid w:val="009B67A3"/>
    <w:rsid w:val="009B6F05"/>
    <w:rsid w:val="009B7239"/>
    <w:rsid w:val="009C059E"/>
    <w:rsid w:val="009C0FA4"/>
    <w:rsid w:val="009C1591"/>
    <w:rsid w:val="009C1AB2"/>
    <w:rsid w:val="009C1F89"/>
    <w:rsid w:val="009C1FF8"/>
    <w:rsid w:val="009C2163"/>
    <w:rsid w:val="009C21B8"/>
    <w:rsid w:val="009C3295"/>
    <w:rsid w:val="009C3674"/>
    <w:rsid w:val="009C3CD3"/>
    <w:rsid w:val="009C5563"/>
    <w:rsid w:val="009C65AF"/>
    <w:rsid w:val="009C6993"/>
    <w:rsid w:val="009C7286"/>
    <w:rsid w:val="009C7A70"/>
    <w:rsid w:val="009D01BD"/>
    <w:rsid w:val="009D045D"/>
    <w:rsid w:val="009D099B"/>
    <w:rsid w:val="009D0C89"/>
    <w:rsid w:val="009D1925"/>
    <w:rsid w:val="009D1AF2"/>
    <w:rsid w:val="009D1C4C"/>
    <w:rsid w:val="009D24A0"/>
    <w:rsid w:val="009D4313"/>
    <w:rsid w:val="009D4F63"/>
    <w:rsid w:val="009D52A0"/>
    <w:rsid w:val="009D55FD"/>
    <w:rsid w:val="009D5C3A"/>
    <w:rsid w:val="009D5DC7"/>
    <w:rsid w:val="009D6109"/>
    <w:rsid w:val="009D76C1"/>
    <w:rsid w:val="009E1A56"/>
    <w:rsid w:val="009E1BDB"/>
    <w:rsid w:val="009E2192"/>
    <w:rsid w:val="009E2226"/>
    <w:rsid w:val="009E22C7"/>
    <w:rsid w:val="009E2ABA"/>
    <w:rsid w:val="009E319F"/>
    <w:rsid w:val="009E429B"/>
    <w:rsid w:val="009E4E07"/>
    <w:rsid w:val="009E6A25"/>
    <w:rsid w:val="009E6D07"/>
    <w:rsid w:val="009E78C0"/>
    <w:rsid w:val="009E7CD7"/>
    <w:rsid w:val="009F0061"/>
    <w:rsid w:val="009F0238"/>
    <w:rsid w:val="009F08C8"/>
    <w:rsid w:val="009F0C55"/>
    <w:rsid w:val="009F0C60"/>
    <w:rsid w:val="009F0DC1"/>
    <w:rsid w:val="009F2D00"/>
    <w:rsid w:val="009F2DC3"/>
    <w:rsid w:val="009F31C7"/>
    <w:rsid w:val="009F35CD"/>
    <w:rsid w:val="009F4229"/>
    <w:rsid w:val="009F4963"/>
    <w:rsid w:val="009F4A87"/>
    <w:rsid w:val="009F511F"/>
    <w:rsid w:val="009F5669"/>
    <w:rsid w:val="009F5B4A"/>
    <w:rsid w:val="009F7473"/>
    <w:rsid w:val="009F79E0"/>
    <w:rsid w:val="009F7CE7"/>
    <w:rsid w:val="00A00002"/>
    <w:rsid w:val="00A00644"/>
    <w:rsid w:val="00A00646"/>
    <w:rsid w:val="00A00932"/>
    <w:rsid w:val="00A01E22"/>
    <w:rsid w:val="00A02907"/>
    <w:rsid w:val="00A04015"/>
    <w:rsid w:val="00A04B15"/>
    <w:rsid w:val="00A04C42"/>
    <w:rsid w:val="00A04F37"/>
    <w:rsid w:val="00A05463"/>
    <w:rsid w:val="00A0593F"/>
    <w:rsid w:val="00A05E1B"/>
    <w:rsid w:val="00A06476"/>
    <w:rsid w:val="00A06A68"/>
    <w:rsid w:val="00A072F1"/>
    <w:rsid w:val="00A10F8C"/>
    <w:rsid w:val="00A117D9"/>
    <w:rsid w:val="00A11A94"/>
    <w:rsid w:val="00A11BEB"/>
    <w:rsid w:val="00A12B92"/>
    <w:rsid w:val="00A12C02"/>
    <w:rsid w:val="00A12D78"/>
    <w:rsid w:val="00A1306C"/>
    <w:rsid w:val="00A1338F"/>
    <w:rsid w:val="00A13664"/>
    <w:rsid w:val="00A142F5"/>
    <w:rsid w:val="00A14CDF"/>
    <w:rsid w:val="00A14E4A"/>
    <w:rsid w:val="00A15229"/>
    <w:rsid w:val="00A15691"/>
    <w:rsid w:val="00A158D6"/>
    <w:rsid w:val="00A16598"/>
    <w:rsid w:val="00A16C94"/>
    <w:rsid w:val="00A1763E"/>
    <w:rsid w:val="00A17EE2"/>
    <w:rsid w:val="00A20365"/>
    <w:rsid w:val="00A20CEA"/>
    <w:rsid w:val="00A21335"/>
    <w:rsid w:val="00A2239C"/>
    <w:rsid w:val="00A22C77"/>
    <w:rsid w:val="00A23C95"/>
    <w:rsid w:val="00A24A7A"/>
    <w:rsid w:val="00A25065"/>
    <w:rsid w:val="00A25962"/>
    <w:rsid w:val="00A2598E"/>
    <w:rsid w:val="00A261F6"/>
    <w:rsid w:val="00A264AC"/>
    <w:rsid w:val="00A2657C"/>
    <w:rsid w:val="00A26A6F"/>
    <w:rsid w:val="00A26DDD"/>
    <w:rsid w:val="00A26E9F"/>
    <w:rsid w:val="00A30F02"/>
    <w:rsid w:val="00A3172A"/>
    <w:rsid w:val="00A31D49"/>
    <w:rsid w:val="00A32973"/>
    <w:rsid w:val="00A32ADA"/>
    <w:rsid w:val="00A3383D"/>
    <w:rsid w:val="00A34833"/>
    <w:rsid w:val="00A34B04"/>
    <w:rsid w:val="00A34B52"/>
    <w:rsid w:val="00A35E3E"/>
    <w:rsid w:val="00A35E8B"/>
    <w:rsid w:val="00A36E17"/>
    <w:rsid w:val="00A37197"/>
    <w:rsid w:val="00A43DA3"/>
    <w:rsid w:val="00A43EBE"/>
    <w:rsid w:val="00A4463C"/>
    <w:rsid w:val="00A44EEA"/>
    <w:rsid w:val="00A4635D"/>
    <w:rsid w:val="00A46512"/>
    <w:rsid w:val="00A4672D"/>
    <w:rsid w:val="00A478AF"/>
    <w:rsid w:val="00A47EE4"/>
    <w:rsid w:val="00A47EFB"/>
    <w:rsid w:val="00A508DE"/>
    <w:rsid w:val="00A51069"/>
    <w:rsid w:val="00A510FE"/>
    <w:rsid w:val="00A52599"/>
    <w:rsid w:val="00A527F0"/>
    <w:rsid w:val="00A52A27"/>
    <w:rsid w:val="00A5324A"/>
    <w:rsid w:val="00A532C7"/>
    <w:rsid w:val="00A534A2"/>
    <w:rsid w:val="00A53565"/>
    <w:rsid w:val="00A542CD"/>
    <w:rsid w:val="00A55FB2"/>
    <w:rsid w:val="00A568D7"/>
    <w:rsid w:val="00A5715A"/>
    <w:rsid w:val="00A60A95"/>
    <w:rsid w:val="00A6103B"/>
    <w:rsid w:val="00A61E0E"/>
    <w:rsid w:val="00A61F0E"/>
    <w:rsid w:val="00A629BD"/>
    <w:rsid w:val="00A6380B"/>
    <w:rsid w:val="00A6531F"/>
    <w:rsid w:val="00A66FC0"/>
    <w:rsid w:val="00A70291"/>
    <w:rsid w:val="00A703DB"/>
    <w:rsid w:val="00A70FEE"/>
    <w:rsid w:val="00A727A4"/>
    <w:rsid w:val="00A72A54"/>
    <w:rsid w:val="00A73AE3"/>
    <w:rsid w:val="00A73CB4"/>
    <w:rsid w:val="00A7552A"/>
    <w:rsid w:val="00A75D3D"/>
    <w:rsid w:val="00A75E2F"/>
    <w:rsid w:val="00A75F58"/>
    <w:rsid w:val="00A76304"/>
    <w:rsid w:val="00A768B6"/>
    <w:rsid w:val="00A768C4"/>
    <w:rsid w:val="00A76ED3"/>
    <w:rsid w:val="00A77269"/>
    <w:rsid w:val="00A77567"/>
    <w:rsid w:val="00A80D05"/>
    <w:rsid w:val="00A827A9"/>
    <w:rsid w:val="00A83384"/>
    <w:rsid w:val="00A835E7"/>
    <w:rsid w:val="00A83A9B"/>
    <w:rsid w:val="00A83C94"/>
    <w:rsid w:val="00A84E72"/>
    <w:rsid w:val="00A853B5"/>
    <w:rsid w:val="00A85B01"/>
    <w:rsid w:val="00A871D0"/>
    <w:rsid w:val="00A87D9D"/>
    <w:rsid w:val="00A911E3"/>
    <w:rsid w:val="00A91D35"/>
    <w:rsid w:val="00A91E53"/>
    <w:rsid w:val="00A9211E"/>
    <w:rsid w:val="00A92DD1"/>
    <w:rsid w:val="00A92EE6"/>
    <w:rsid w:val="00A94029"/>
    <w:rsid w:val="00A94287"/>
    <w:rsid w:val="00A94AA6"/>
    <w:rsid w:val="00A94BBD"/>
    <w:rsid w:val="00A95154"/>
    <w:rsid w:val="00A95BFE"/>
    <w:rsid w:val="00A96399"/>
    <w:rsid w:val="00A97C23"/>
    <w:rsid w:val="00AA013F"/>
    <w:rsid w:val="00AA03C1"/>
    <w:rsid w:val="00AA06FA"/>
    <w:rsid w:val="00AA0DFD"/>
    <w:rsid w:val="00AA118F"/>
    <w:rsid w:val="00AA17BE"/>
    <w:rsid w:val="00AA191A"/>
    <w:rsid w:val="00AA1BE6"/>
    <w:rsid w:val="00AA2B70"/>
    <w:rsid w:val="00AA2F81"/>
    <w:rsid w:val="00AA319C"/>
    <w:rsid w:val="00AA3BF5"/>
    <w:rsid w:val="00AA3FDD"/>
    <w:rsid w:val="00AA5B1C"/>
    <w:rsid w:val="00AA602C"/>
    <w:rsid w:val="00AA6A65"/>
    <w:rsid w:val="00AA7128"/>
    <w:rsid w:val="00AA747B"/>
    <w:rsid w:val="00AB0CBA"/>
    <w:rsid w:val="00AB1211"/>
    <w:rsid w:val="00AB14CF"/>
    <w:rsid w:val="00AB2356"/>
    <w:rsid w:val="00AB3BB1"/>
    <w:rsid w:val="00AB4B2B"/>
    <w:rsid w:val="00AB4C39"/>
    <w:rsid w:val="00AB4D78"/>
    <w:rsid w:val="00AB517A"/>
    <w:rsid w:val="00AB771F"/>
    <w:rsid w:val="00AB7FD1"/>
    <w:rsid w:val="00AC084A"/>
    <w:rsid w:val="00AC139A"/>
    <w:rsid w:val="00AC1D4B"/>
    <w:rsid w:val="00AC2C56"/>
    <w:rsid w:val="00AC3496"/>
    <w:rsid w:val="00AC403F"/>
    <w:rsid w:val="00AC425B"/>
    <w:rsid w:val="00AC43CF"/>
    <w:rsid w:val="00AC44E5"/>
    <w:rsid w:val="00AC4B55"/>
    <w:rsid w:val="00AC4E94"/>
    <w:rsid w:val="00AC4E9F"/>
    <w:rsid w:val="00AC5C98"/>
    <w:rsid w:val="00AC5F57"/>
    <w:rsid w:val="00AC617C"/>
    <w:rsid w:val="00AC7D82"/>
    <w:rsid w:val="00AD1B0E"/>
    <w:rsid w:val="00AD2683"/>
    <w:rsid w:val="00AD2DA5"/>
    <w:rsid w:val="00AD473B"/>
    <w:rsid w:val="00AD4B52"/>
    <w:rsid w:val="00AD60D6"/>
    <w:rsid w:val="00AD65DC"/>
    <w:rsid w:val="00AD695C"/>
    <w:rsid w:val="00AD7C1E"/>
    <w:rsid w:val="00AE12B2"/>
    <w:rsid w:val="00AE12D4"/>
    <w:rsid w:val="00AE1636"/>
    <w:rsid w:val="00AE1F2A"/>
    <w:rsid w:val="00AE2918"/>
    <w:rsid w:val="00AE36F0"/>
    <w:rsid w:val="00AE3FD7"/>
    <w:rsid w:val="00AE431D"/>
    <w:rsid w:val="00AE4525"/>
    <w:rsid w:val="00AE534D"/>
    <w:rsid w:val="00AE58DF"/>
    <w:rsid w:val="00AE6630"/>
    <w:rsid w:val="00AE66A9"/>
    <w:rsid w:val="00AE6D61"/>
    <w:rsid w:val="00AF06D5"/>
    <w:rsid w:val="00AF0BE0"/>
    <w:rsid w:val="00AF15B4"/>
    <w:rsid w:val="00AF1C77"/>
    <w:rsid w:val="00AF2622"/>
    <w:rsid w:val="00AF275A"/>
    <w:rsid w:val="00AF2D68"/>
    <w:rsid w:val="00AF400B"/>
    <w:rsid w:val="00AF4612"/>
    <w:rsid w:val="00AF6361"/>
    <w:rsid w:val="00AF7388"/>
    <w:rsid w:val="00AF7B70"/>
    <w:rsid w:val="00AF7E9B"/>
    <w:rsid w:val="00B004C0"/>
    <w:rsid w:val="00B012EE"/>
    <w:rsid w:val="00B01608"/>
    <w:rsid w:val="00B026EE"/>
    <w:rsid w:val="00B028AC"/>
    <w:rsid w:val="00B03166"/>
    <w:rsid w:val="00B032BC"/>
    <w:rsid w:val="00B057AD"/>
    <w:rsid w:val="00B05D27"/>
    <w:rsid w:val="00B05FD8"/>
    <w:rsid w:val="00B060AF"/>
    <w:rsid w:val="00B07AC9"/>
    <w:rsid w:val="00B107EE"/>
    <w:rsid w:val="00B1116A"/>
    <w:rsid w:val="00B1134D"/>
    <w:rsid w:val="00B11668"/>
    <w:rsid w:val="00B121C9"/>
    <w:rsid w:val="00B126BD"/>
    <w:rsid w:val="00B12907"/>
    <w:rsid w:val="00B1406B"/>
    <w:rsid w:val="00B1589B"/>
    <w:rsid w:val="00B1592B"/>
    <w:rsid w:val="00B15DAE"/>
    <w:rsid w:val="00B16B11"/>
    <w:rsid w:val="00B16E2E"/>
    <w:rsid w:val="00B1771B"/>
    <w:rsid w:val="00B179D4"/>
    <w:rsid w:val="00B179F2"/>
    <w:rsid w:val="00B17AC4"/>
    <w:rsid w:val="00B17B86"/>
    <w:rsid w:val="00B17C8A"/>
    <w:rsid w:val="00B205E7"/>
    <w:rsid w:val="00B20BA5"/>
    <w:rsid w:val="00B21AB8"/>
    <w:rsid w:val="00B21B56"/>
    <w:rsid w:val="00B221C1"/>
    <w:rsid w:val="00B22BCE"/>
    <w:rsid w:val="00B23327"/>
    <w:rsid w:val="00B2578B"/>
    <w:rsid w:val="00B25D80"/>
    <w:rsid w:val="00B261DF"/>
    <w:rsid w:val="00B266A3"/>
    <w:rsid w:val="00B269D8"/>
    <w:rsid w:val="00B26D33"/>
    <w:rsid w:val="00B302FB"/>
    <w:rsid w:val="00B309C7"/>
    <w:rsid w:val="00B30E1B"/>
    <w:rsid w:val="00B31237"/>
    <w:rsid w:val="00B32367"/>
    <w:rsid w:val="00B3302D"/>
    <w:rsid w:val="00B330CB"/>
    <w:rsid w:val="00B33FF6"/>
    <w:rsid w:val="00B34AC1"/>
    <w:rsid w:val="00B353F1"/>
    <w:rsid w:val="00B35AD0"/>
    <w:rsid w:val="00B35C24"/>
    <w:rsid w:val="00B35E8A"/>
    <w:rsid w:val="00B36785"/>
    <w:rsid w:val="00B36EF8"/>
    <w:rsid w:val="00B37AF2"/>
    <w:rsid w:val="00B40E51"/>
    <w:rsid w:val="00B415B8"/>
    <w:rsid w:val="00B41949"/>
    <w:rsid w:val="00B42DB3"/>
    <w:rsid w:val="00B42EDD"/>
    <w:rsid w:val="00B439E4"/>
    <w:rsid w:val="00B44212"/>
    <w:rsid w:val="00B44910"/>
    <w:rsid w:val="00B44967"/>
    <w:rsid w:val="00B44A82"/>
    <w:rsid w:val="00B45267"/>
    <w:rsid w:val="00B454D8"/>
    <w:rsid w:val="00B50074"/>
    <w:rsid w:val="00B5080D"/>
    <w:rsid w:val="00B50860"/>
    <w:rsid w:val="00B51570"/>
    <w:rsid w:val="00B518AA"/>
    <w:rsid w:val="00B520DD"/>
    <w:rsid w:val="00B52B48"/>
    <w:rsid w:val="00B53049"/>
    <w:rsid w:val="00B531C6"/>
    <w:rsid w:val="00B534CA"/>
    <w:rsid w:val="00B53EDC"/>
    <w:rsid w:val="00B542CB"/>
    <w:rsid w:val="00B54779"/>
    <w:rsid w:val="00B54A2F"/>
    <w:rsid w:val="00B550DD"/>
    <w:rsid w:val="00B551D1"/>
    <w:rsid w:val="00B55A80"/>
    <w:rsid w:val="00B5627B"/>
    <w:rsid w:val="00B565E0"/>
    <w:rsid w:val="00B56B23"/>
    <w:rsid w:val="00B56EEE"/>
    <w:rsid w:val="00B57F29"/>
    <w:rsid w:val="00B6042C"/>
    <w:rsid w:val="00B60783"/>
    <w:rsid w:val="00B60846"/>
    <w:rsid w:val="00B60D92"/>
    <w:rsid w:val="00B6136F"/>
    <w:rsid w:val="00B6149E"/>
    <w:rsid w:val="00B62089"/>
    <w:rsid w:val="00B62104"/>
    <w:rsid w:val="00B62984"/>
    <w:rsid w:val="00B62D3A"/>
    <w:rsid w:val="00B644E9"/>
    <w:rsid w:val="00B64E8B"/>
    <w:rsid w:val="00B64F14"/>
    <w:rsid w:val="00B65BEC"/>
    <w:rsid w:val="00B65C06"/>
    <w:rsid w:val="00B65ECF"/>
    <w:rsid w:val="00B6721B"/>
    <w:rsid w:val="00B672BB"/>
    <w:rsid w:val="00B67C60"/>
    <w:rsid w:val="00B67D6E"/>
    <w:rsid w:val="00B67E86"/>
    <w:rsid w:val="00B67EAE"/>
    <w:rsid w:val="00B701B8"/>
    <w:rsid w:val="00B70438"/>
    <w:rsid w:val="00B70665"/>
    <w:rsid w:val="00B708EC"/>
    <w:rsid w:val="00B70AC4"/>
    <w:rsid w:val="00B70BE0"/>
    <w:rsid w:val="00B72656"/>
    <w:rsid w:val="00B72EB4"/>
    <w:rsid w:val="00B733C3"/>
    <w:rsid w:val="00B736EB"/>
    <w:rsid w:val="00B74307"/>
    <w:rsid w:val="00B74709"/>
    <w:rsid w:val="00B74F31"/>
    <w:rsid w:val="00B7615D"/>
    <w:rsid w:val="00B77AE3"/>
    <w:rsid w:val="00B80B71"/>
    <w:rsid w:val="00B8139F"/>
    <w:rsid w:val="00B81712"/>
    <w:rsid w:val="00B82196"/>
    <w:rsid w:val="00B83966"/>
    <w:rsid w:val="00B83DB4"/>
    <w:rsid w:val="00B83E35"/>
    <w:rsid w:val="00B84A65"/>
    <w:rsid w:val="00B84CB4"/>
    <w:rsid w:val="00B84E3C"/>
    <w:rsid w:val="00B8550A"/>
    <w:rsid w:val="00B85C67"/>
    <w:rsid w:val="00B864C4"/>
    <w:rsid w:val="00B86AFB"/>
    <w:rsid w:val="00B86C1E"/>
    <w:rsid w:val="00B86FE4"/>
    <w:rsid w:val="00B90BD9"/>
    <w:rsid w:val="00B91120"/>
    <w:rsid w:val="00B9197C"/>
    <w:rsid w:val="00B91A6A"/>
    <w:rsid w:val="00B91CC4"/>
    <w:rsid w:val="00B92732"/>
    <w:rsid w:val="00B93CCA"/>
    <w:rsid w:val="00B94127"/>
    <w:rsid w:val="00B94550"/>
    <w:rsid w:val="00B956C2"/>
    <w:rsid w:val="00B96447"/>
    <w:rsid w:val="00B96E0A"/>
    <w:rsid w:val="00B9755E"/>
    <w:rsid w:val="00B97900"/>
    <w:rsid w:val="00BA06CD"/>
    <w:rsid w:val="00BA0D50"/>
    <w:rsid w:val="00BA14A6"/>
    <w:rsid w:val="00BA3176"/>
    <w:rsid w:val="00BA3372"/>
    <w:rsid w:val="00BA40E3"/>
    <w:rsid w:val="00BA4145"/>
    <w:rsid w:val="00BA451A"/>
    <w:rsid w:val="00BA4A5A"/>
    <w:rsid w:val="00BA4A83"/>
    <w:rsid w:val="00BA4AB6"/>
    <w:rsid w:val="00BA5454"/>
    <w:rsid w:val="00BA5D83"/>
    <w:rsid w:val="00BA5F3B"/>
    <w:rsid w:val="00BA671A"/>
    <w:rsid w:val="00BA6DB2"/>
    <w:rsid w:val="00BA6DB3"/>
    <w:rsid w:val="00BA6F67"/>
    <w:rsid w:val="00BA70D8"/>
    <w:rsid w:val="00BA7F16"/>
    <w:rsid w:val="00BB011D"/>
    <w:rsid w:val="00BB01EE"/>
    <w:rsid w:val="00BB0582"/>
    <w:rsid w:val="00BB0F77"/>
    <w:rsid w:val="00BB11A6"/>
    <w:rsid w:val="00BB2735"/>
    <w:rsid w:val="00BB2AD4"/>
    <w:rsid w:val="00BB2C9B"/>
    <w:rsid w:val="00BB3DA3"/>
    <w:rsid w:val="00BB3EB0"/>
    <w:rsid w:val="00BB4CB5"/>
    <w:rsid w:val="00BB544C"/>
    <w:rsid w:val="00BB59D0"/>
    <w:rsid w:val="00BB603F"/>
    <w:rsid w:val="00BB6593"/>
    <w:rsid w:val="00BB686D"/>
    <w:rsid w:val="00BB68B9"/>
    <w:rsid w:val="00BB6944"/>
    <w:rsid w:val="00BB6BBF"/>
    <w:rsid w:val="00BC0AEE"/>
    <w:rsid w:val="00BC0B73"/>
    <w:rsid w:val="00BC0C61"/>
    <w:rsid w:val="00BC0CB5"/>
    <w:rsid w:val="00BC0E1A"/>
    <w:rsid w:val="00BC16A2"/>
    <w:rsid w:val="00BC2370"/>
    <w:rsid w:val="00BC5694"/>
    <w:rsid w:val="00BD07F3"/>
    <w:rsid w:val="00BD0AB9"/>
    <w:rsid w:val="00BD1FD5"/>
    <w:rsid w:val="00BD3598"/>
    <w:rsid w:val="00BD3B28"/>
    <w:rsid w:val="00BD43F4"/>
    <w:rsid w:val="00BD5C09"/>
    <w:rsid w:val="00BD61DC"/>
    <w:rsid w:val="00BD654E"/>
    <w:rsid w:val="00BD6B0F"/>
    <w:rsid w:val="00BD6CCA"/>
    <w:rsid w:val="00BD75D2"/>
    <w:rsid w:val="00BE09FB"/>
    <w:rsid w:val="00BE0BF8"/>
    <w:rsid w:val="00BE0C9A"/>
    <w:rsid w:val="00BE15F5"/>
    <w:rsid w:val="00BE1E1E"/>
    <w:rsid w:val="00BE2786"/>
    <w:rsid w:val="00BE3831"/>
    <w:rsid w:val="00BE3E01"/>
    <w:rsid w:val="00BE455A"/>
    <w:rsid w:val="00BE651D"/>
    <w:rsid w:val="00BE7CAC"/>
    <w:rsid w:val="00BF0760"/>
    <w:rsid w:val="00BF1F32"/>
    <w:rsid w:val="00BF1FE1"/>
    <w:rsid w:val="00BF37FB"/>
    <w:rsid w:val="00BF416F"/>
    <w:rsid w:val="00BF44CB"/>
    <w:rsid w:val="00BF56B3"/>
    <w:rsid w:val="00BF64F5"/>
    <w:rsid w:val="00C01A66"/>
    <w:rsid w:val="00C01B36"/>
    <w:rsid w:val="00C02167"/>
    <w:rsid w:val="00C02D73"/>
    <w:rsid w:val="00C02F69"/>
    <w:rsid w:val="00C02F81"/>
    <w:rsid w:val="00C03A43"/>
    <w:rsid w:val="00C03ECE"/>
    <w:rsid w:val="00C04857"/>
    <w:rsid w:val="00C05AAE"/>
    <w:rsid w:val="00C05B27"/>
    <w:rsid w:val="00C05DE1"/>
    <w:rsid w:val="00C05E8C"/>
    <w:rsid w:val="00C06289"/>
    <w:rsid w:val="00C0680A"/>
    <w:rsid w:val="00C079CD"/>
    <w:rsid w:val="00C07BCB"/>
    <w:rsid w:val="00C11320"/>
    <w:rsid w:val="00C11F63"/>
    <w:rsid w:val="00C12CC3"/>
    <w:rsid w:val="00C131C7"/>
    <w:rsid w:val="00C135EB"/>
    <w:rsid w:val="00C137D8"/>
    <w:rsid w:val="00C1454B"/>
    <w:rsid w:val="00C16940"/>
    <w:rsid w:val="00C17D86"/>
    <w:rsid w:val="00C20C16"/>
    <w:rsid w:val="00C20DA8"/>
    <w:rsid w:val="00C21253"/>
    <w:rsid w:val="00C21329"/>
    <w:rsid w:val="00C2161E"/>
    <w:rsid w:val="00C21903"/>
    <w:rsid w:val="00C22010"/>
    <w:rsid w:val="00C22449"/>
    <w:rsid w:val="00C236BB"/>
    <w:rsid w:val="00C25562"/>
    <w:rsid w:val="00C25D1D"/>
    <w:rsid w:val="00C262F2"/>
    <w:rsid w:val="00C26963"/>
    <w:rsid w:val="00C27179"/>
    <w:rsid w:val="00C300FE"/>
    <w:rsid w:val="00C302EC"/>
    <w:rsid w:val="00C30728"/>
    <w:rsid w:val="00C30C30"/>
    <w:rsid w:val="00C321E1"/>
    <w:rsid w:val="00C326EF"/>
    <w:rsid w:val="00C328DB"/>
    <w:rsid w:val="00C32B7D"/>
    <w:rsid w:val="00C33909"/>
    <w:rsid w:val="00C34CB2"/>
    <w:rsid w:val="00C352CF"/>
    <w:rsid w:val="00C35807"/>
    <w:rsid w:val="00C35A38"/>
    <w:rsid w:val="00C36903"/>
    <w:rsid w:val="00C3696E"/>
    <w:rsid w:val="00C36999"/>
    <w:rsid w:val="00C36AF4"/>
    <w:rsid w:val="00C36C24"/>
    <w:rsid w:val="00C37F47"/>
    <w:rsid w:val="00C40950"/>
    <w:rsid w:val="00C4150F"/>
    <w:rsid w:val="00C416E8"/>
    <w:rsid w:val="00C42292"/>
    <w:rsid w:val="00C43358"/>
    <w:rsid w:val="00C44E2B"/>
    <w:rsid w:val="00C45627"/>
    <w:rsid w:val="00C45F02"/>
    <w:rsid w:val="00C46ED2"/>
    <w:rsid w:val="00C46F9A"/>
    <w:rsid w:val="00C474BF"/>
    <w:rsid w:val="00C4756F"/>
    <w:rsid w:val="00C4777D"/>
    <w:rsid w:val="00C479D2"/>
    <w:rsid w:val="00C47E62"/>
    <w:rsid w:val="00C50688"/>
    <w:rsid w:val="00C50833"/>
    <w:rsid w:val="00C50B9D"/>
    <w:rsid w:val="00C50D73"/>
    <w:rsid w:val="00C51030"/>
    <w:rsid w:val="00C51A2A"/>
    <w:rsid w:val="00C5229F"/>
    <w:rsid w:val="00C53039"/>
    <w:rsid w:val="00C53E1E"/>
    <w:rsid w:val="00C53EBB"/>
    <w:rsid w:val="00C5483E"/>
    <w:rsid w:val="00C54AC9"/>
    <w:rsid w:val="00C5674A"/>
    <w:rsid w:val="00C5675C"/>
    <w:rsid w:val="00C56E72"/>
    <w:rsid w:val="00C5702B"/>
    <w:rsid w:val="00C60F56"/>
    <w:rsid w:val="00C61D55"/>
    <w:rsid w:val="00C61D60"/>
    <w:rsid w:val="00C62705"/>
    <w:rsid w:val="00C62B91"/>
    <w:rsid w:val="00C63630"/>
    <w:rsid w:val="00C636DC"/>
    <w:rsid w:val="00C63DC1"/>
    <w:rsid w:val="00C64495"/>
    <w:rsid w:val="00C64F96"/>
    <w:rsid w:val="00C654CC"/>
    <w:rsid w:val="00C65521"/>
    <w:rsid w:val="00C65A13"/>
    <w:rsid w:val="00C65B07"/>
    <w:rsid w:val="00C66326"/>
    <w:rsid w:val="00C66418"/>
    <w:rsid w:val="00C66961"/>
    <w:rsid w:val="00C6790E"/>
    <w:rsid w:val="00C67A08"/>
    <w:rsid w:val="00C7015B"/>
    <w:rsid w:val="00C70399"/>
    <w:rsid w:val="00C7090C"/>
    <w:rsid w:val="00C70B7C"/>
    <w:rsid w:val="00C71B79"/>
    <w:rsid w:val="00C7210F"/>
    <w:rsid w:val="00C723A7"/>
    <w:rsid w:val="00C729C7"/>
    <w:rsid w:val="00C729F6"/>
    <w:rsid w:val="00C73220"/>
    <w:rsid w:val="00C73518"/>
    <w:rsid w:val="00C73D4D"/>
    <w:rsid w:val="00C73E80"/>
    <w:rsid w:val="00C742F4"/>
    <w:rsid w:val="00C7659B"/>
    <w:rsid w:val="00C76CA4"/>
    <w:rsid w:val="00C77579"/>
    <w:rsid w:val="00C81164"/>
    <w:rsid w:val="00C811A1"/>
    <w:rsid w:val="00C832CE"/>
    <w:rsid w:val="00C83E02"/>
    <w:rsid w:val="00C84244"/>
    <w:rsid w:val="00C842C8"/>
    <w:rsid w:val="00C84B37"/>
    <w:rsid w:val="00C85615"/>
    <w:rsid w:val="00C85F89"/>
    <w:rsid w:val="00C8734F"/>
    <w:rsid w:val="00C87846"/>
    <w:rsid w:val="00C87AD3"/>
    <w:rsid w:val="00C87DE5"/>
    <w:rsid w:val="00C909ED"/>
    <w:rsid w:val="00C91806"/>
    <w:rsid w:val="00C922B2"/>
    <w:rsid w:val="00C92BA3"/>
    <w:rsid w:val="00C942B5"/>
    <w:rsid w:val="00C95BB2"/>
    <w:rsid w:val="00C9636F"/>
    <w:rsid w:val="00C97135"/>
    <w:rsid w:val="00CA0904"/>
    <w:rsid w:val="00CA21C2"/>
    <w:rsid w:val="00CA2EEE"/>
    <w:rsid w:val="00CA357B"/>
    <w:rsid w:val="00CA39D3"/>
    <w:rsid w:val="00CA4B74"/>
    <w:rsid w:val="00CA52D1"/>
    <w:rsid w:val="00CA5F58"/>
    <w:rsid w:val="00CA63C5"/>
    <w:rsid w:val="00CA6FE9"/>
    <w:rsid w:val="00CB0C90"/>
    <w:rsid w:val="00CB0FCB"/>
    <w:rsid w:val="00CB123F"/>
    <w:rsid w:val="00CB22A0"/>
    <w:rsid w:val="00CB2F1F"/>
    <w:rsid w:val="00CB3E0A"/>
    <w:rsid w:val="00CB4126"/>
    <w:rsid w:val="00CB4807"/>
    <w:rsid w:val="00CB49CC"/>
    <w:rsid w:val="00CB5C21"/>
    <w:rsid w:val="00CB615E"/>
    <w:rsid w:val="00CB61B9"/>
    <w:rsid w:val="00CB64F7"/>
    <w:rsid w:val="00CB650A"/>
    <w:rsid w:val="00CB6699"/>
    <w:rsid w:val="00CB66CF"/>
    <w:rsid w:val="00CB72A4"/>
    <w:rsid w:val="00CB72F3"/>
    <w:rsid w:val="00CB7943"/>
    <w:rsid w:val="00CB79EE"/>
    <w:rsid w:val="00CB7FE1"/>
    <w:rsid w:val="00CC04BB"/>
    <w:rsid w:val="00CC09DF"/>
    <w:rsid w:val="00CC1399"/>
    <w:rsid w:val="00CC253D"/>
    <w:rsid w:val="00CC2582"/>
    <w:rsid w:val="00CC391E"/>
    <w:rsid w:val="00CC6D72"/>
    <w:rsid w:val="00CC6FD0"/>
    <w:rsid w:val="00CC74D4"/>
    <w:rsid w:val="00CC7581"/>
    <w:rsid w:val="00CD002B"/>
    <w:rsid w:val="00CD1209"/>
    <w:rsid w:val="00CD2D56"/>
    <w:rsid w:val="00CD2E03"/>
    <w:rsid w:val="00CD34D6"/>
    <w:rsid w:val="00CD3AD4"/>
    <w:rsid w:val="00CD3BD7"/>
    <w:rsid w:val="00CD421F"/>
    <w:rsid w:val="00CD423A"/>
    <w:rsid w:val="00CD5096"/>
    <w:rsid w:val="00CD57B7"/>
    <w:rsid w:val="00CD5BCA"/>
    <w:rsid w:val="00CD5DE4"/>
    <w:rsid w:val="00CD6544"/>
    <w:rsid w:val="00CD6936"/>
    <w:rsid w:val="00CD6B3E"/>
    <w:rsid w:val="00CD73CD"/>
    <w:rsid w:val="00CE0716"/>
    <w:rsid w:val="00CE16C9"/>
    <w:rsid w:val="00CE2278"/>
    <w:rsid w:val="00CE27C9"/>
    <w:rsid w:val="00CE2975"/>
    <w:rsid w:val="00CE2D9D"/>
    <w:rsid w:val="00CE2F45"/>
    <w:rsid w:val="00CE33D3"/>
    <w:rsid w:val="00CE3C96"/>
    <w:rsid w:val="00CE4966"/>
    <w:rsid w:val="00CE5728"/>
    <w:rsid w:val="00CE5A33"/>
    <w:rsid w:val="00CE66C0"/>
    <w:rsid w:val="00CE680C"/>
    <w:rsid w:val="00CE7A98"/>
    <w:rsid w:val="00CF121F"/>
    <w:rsid w:val="00CF1877"/>
    <w:rsid w:val="00CF1E23"/>
    <w:rsid w:val="00CF20CD"/>
    <w:rsid w:val="00CF22D3"/>
    <w:rsid w:val="00CF3A09"/>
    <w:rsid w:val="00CF4EA7"/>
    <w:rsid w:val="00CF5C70"/>
    <w:rsid w:val="00CF6077"/>
    <w:rsid w:val="00CF6ACC"/>
    <w:rsid w:val="00CF6D4A"/>
    <w:rsid w:val="00CF79BE"/>
    <w:rsid w:val="00D0186B"/>
    <w:rsid w:val="00D018B1"/>
    <w:rsid w:val="00D01EF8"/>
    <w:rsid w:val="00D024B5"/>
    <w:rsid w:val="00D03186"/>
    <w:rsid w:val="00D039FD"/>
    <w:rsid w:val="00D04410"/>
    <w:rsid w:val="00D049E9"/>
    <w:rsid w:val="00D05056"/>
    <w:rsid w:val="00D05F4E"/>
    <w:rsid w:val="00D0658E"/>
    <w:rsid w:val="00D071BA"/>
    <w:rsid w:val="00D07ECF"/>
    <w:rsid w:val="00D10765"/>
    <w:rsid w:val="00D11FD5"/>
    <w:rsid w:val="00D1267D"/>
    <w:rsid w:val="00D12747"/>
    <w:rsid w:val="00D12801"/>
    <w:rsid w:val="00D143C0"/>
    <w:rsid w:val="00D143E0"/>
    <w:rsid w:val="00D14541"/>
    <w:rsid w:val="00D14C18"/>
    <w:rsid w:val="00D14C2F"/>
    <w:rsid w:val="00D1663C"/>
    <w:rsid w:val="00D16C59"/>
    <w:rsid w:val="00D16D21"/>
    <w:rsid w:val="00D17716"/>
    <w:rsid w:val="00D17877"/>
    <w:rsid w:val="00D17989"/>
    <w:rsid w:val="00D17D0C"/>
    <w:rsid w:val="00D20E7B"/>
    <w:rsid w:val="00D21330"/>
    <w:rsid w:val="00D21E00"/>
    <w:rsid w:val="00D21FF9"/>
    <w:rsid w:val="00D24120"/>
    <w:rsid w:val="00D24450"/>
    <w:rsid w:val="00D25CE8"/>
    <w:rsid w:val="00D2670C"/>
    <w:rsid w:val="00D273E4"/>
    <w:rsid w:val="00D276FB"/>
    <w:rsid w:val="00D278F2"/>
    <w:rsid w:val="00D2797E"/>
    <w:rsid w:val="00D27BD9"/>
    <w:rsid w:val="00D304DB"/>
    <w:rsid w:val="00D31E83"/>
    <w:rsid w:val="00D32917"/>
    <w:rsid w:val="00D32966"/>
    <w:rsid w:val="00D32C3F"/>
    <w:rsid w:val="00D340C3"/>
    <w:rsid w:val="00D35093"/>
    <w:rsid w:val="00D354FD"/>
    <w:rsid w:val="00D35F60"/>
    <w:rsid w:val="00D363F0"/>
    <w:rsid w:val="00D36A02"/>
    <w:rsid w:val="00D36E9A"/>
    <w:rsid w:val="00D370A1"/>
    <w:rsid w:val="00D370CD"/>
    <w:rsid w:val="00D377B6"/>
    <w:rsid w:val="00D37AFE"/>
    <w:rsid w:val="00D37F0D"/>
    <w:rsid w:val="00D40865"/>
    <w:rsid w:val="00D414EF"/>
    <w:rsid w:val="00D42044"/>
    <w:rsid w:val="00D42091"/>
    <w:rsid w:val="00D420C9"/>
    <w:rsid w:val="00D4234D"/>
    <w:rsid w:val="00D42A15"/>
    <w:rsid w:val="00D42AE6"/>
    <w:rsid w:val="00D43353"/>
    <w:rsid w:val="00D43402"/>
    <w:rsid w:val="00D43B50"/>
    <w:rsid w:val="00D43F28"/>
    <w:rsid w:val="00D440E3"/>
    <w:rsid w:val="00D451A7"/>
    <w:rsid w:val="00D45883"/>
    <w:rsid w:val="00D46C2A"/>
    <w:rsid w:val="00D47D1C"/>
    <w:rsid w:val="00D47E08"/>
    <w:rsid w:val="00D50AAE"/>
    <w:rsid w:val="00D50E0C"/>
    <w:rsid w:val="00D5115D"/>
    <w:rsid w:val="00D51720"/>
    <w:rsid w:val="00D51757"/>
    <w:rsid w:val="00D51A65"/>
    <w:rsid w:val="00D51A6F"/>
    <w:rsid w:val="00D526A8"/>
    <w:rsid w:val="00D533CC"/>
    <w:rsid w:val="00D53EFA"/>
    <w:rsid w:val="00D54ECC"/>
    <w:rsid w:val="00D5633A"/>
    <w:rsid w:val="00D56EEA"/>
    <w:rsid w:val="00D575F1"/>
    <w:rsid w:val="00D5779F"/>
    <w:rsid w:val="00D57A4F"/>
    <w:rsid w:val="00D604CA"/>
    <w:rsid w:val="00D61CA8"/>
    <w:rsid w:val="00D62169"/>
    <w:rsid w:val="00D6331C"/>
    <w:rsid w:val="00D6368E"/>
    <w:rsid w:val="00D63834"/>
    <w:rsid w:val="00D63C0B"/>
    <w:rsid w:val="00D645CD"/>
    <w:rsid w:val="00D648B8"/>
    <w:rsid w:val="00D64980"/>
    <w:rsid w:val="00D65F2B"/>
    <w:rsid w:val="00D66192"/>
    <w:rsid w:val="00D6662B"/>
    <w:rsid w:val="00D66DA7"/>
    <w:rsid w:val="00D67AC5"/>
    <w:rsid w:val="00D70ABD"/>
    <w:rsid w:val="00D71FA5"/>
    <w:rsid w:val="00D724B1"/>
    <w:rsid w:val="00D72A21"/>
    <w:rsid w:val="00D73374"/>
    <w:rsid w:val="00D745A8"/>
    <w:rsid w:val="00D74748"/>
    <w:rsid w:val="00D7519C"/>
    <w:rsid w:val="00D75FA4"/>
    <w:rsid w:val="00D76AF8"/>
    <w:rsid w:val="00D77228"/>
    <w:rsid w:val="00D77A95"/>
    <w:rsid w:val="00D80321"/>
    <w:rsid w:val="00D807A1"/>
    <w:rsid w:val="00D809BF"/>
    <w:rsid w:val="00D80F5F"/>
    <w:rsid w:val="00D81402"/>
    <w:rsid w:val="00D8236B"/>
    <w:rsid w:val="00D83301"/>
    <w:rsid w:val="00D83B25"/>
    <w:rsid w:val="00D84769"/>
    <w:rsid w:val="00D847C4"/>
    <w:rsid w:val="00D86277"/>
    <w:rsid w:val="00D86B53"/>
    <w:rsid w:val="00D86FC5"/>
    <w:rsid w:val="00D914CA"/>
    <w:rsid w:val="00D915C2"/>
    <w:rsid w:val="00D91EE5"/>
    <w:rsid w:val="00D92416"/>
    <w:rsid w:val="00D93CA8"/>
    <w:rsid w:val="00D940BD"/>
    <w:rsid w:val="00D94AD5"/>
    <w:rsid w:val="00D94FF2"/>
    <w:rsid w:val="00D950DF"/>
    <w:rsid w:val="00D96B20"/>
    <w:rsid w:val="00D96E0B"/>
    <w:rsid w:val="00D9747F"/>
    <w:rsid w:val="00D97EBE"/>
    <w:rsid w:val="00DA0027"/>
    <w:rsid w:val="00DA04CE"/>
    <w:rsid w:val="00DA121B"/>
    <w:rsid w:val="00DA1AC0"/>
    <w:rsid w:val="00DA22BD"/>
    <w:rsid w:val="00DA2308"/>
    <w:rsid w:val="00DA2DFB"/>
    <w:rsid w:val="00DA5756"/>
    <w:rsid w:val="00DA5DCB"/>
    <w:rsid w:val="00DA61A2"/>
    <w:rsid w:val="00DA6667"/>
    <w:rsid w:val="00DA680F"/>
    <w:rsid w:val="00DA6B2A"/>
    <w:rsid w:val="00DA754E"/>
    <w:rsid w:val="00DB01AF"/>
    <w:rsid w:val="00DB0568"/>
    <w:rsid w:val="00DB0720"/>
    <w:rsid w:val="00DB0DC7"/>
    <w:rsid w:val="00DB0F32"/>
    <w:rsid w:val="00DB159B"/>
    <w:rsid w:val="00DB205B"/>
    <w:rsid w:val="00DB317E"/>
    <w:rsid w:val="00DB3595"/>
    <w:rsid w:val="00DB3DFA"/>
    <w:rsid w:val="00DB3E4C"/>
    <w:rsid w:val="00DB4F0C"/>
    <w:rsid w:val="00DB500E"/>
    <w:rsid w:val="00DB50A4"/>
    <w:rsid w:val="00DB748D"/>
    <w:rsid w:val="00DB76B3"/>
    <w:rsid w:val="00DB76F3"/>
    <w:rsid w:val="00DC025D"/>
    <w:rsid w:val="00DC10FF"/>
    <w:rsid w:val="00DC124C"/>
    <w:rsid w:val="00DC166E"/>
    <w:rsid w:val="00DC1931"/>
    <w:rsid w:val="00DC1CB3"/>
    <w:rsid w:val="00DC1FB8"/>
    <w:rsid w:val="00DC243F"/>
    <w:rsid w:val="00DC26C5"/>
    <w:rsid w:val="00DC2F13"/>
    <w:rsid w:val="00DC320A"/>
    <w:rsid w:val="00DC3382"/>
    <w:rsid w:val="00DC35F8"/>
    <w:rsid w:val="00DC3CE0"/>
    <w:rsid w:val="00DC49B9"/>
    <w:rsid w:val="00DC510C"/>
    <w:rsid w:val="00DC5358"/>
    <w:rsid w:val="00DC5DBC"/>
    <w:rsid w:val="00DC6043"/>
    <w:rsid w:val="00DC65F4"/>
    <w:rsid w:val="00DC68FC"/>
    <w:rsid w:val="00DC6C64"/>
    <w:rsid w:val="00DC7055"/>
    <w:rsid w:val="00DC7313"/>
    <w:rsid w:val="00DC771F"/>
    <w:rsid w:val="00DC7997"/>
    <w:rsid w:val="00DC7EBB"/>
    <w:rsid w:val="00DD01EE"/>
    <w:rsid w:val="00DD12C9"/>
    <w:rsid w:val="00DD1DD5"/>
    <w:rsid w:val="00DD21EC"/>
    <w:rsid w:val="00DD2F5C"/>
    <w:rsid w:val="00DD3484"/>
    <w:rsid w:val="00DD4D21"/>
    <w:rsid w:val="00DD6217"/>
    <w:rsid w:val="00DD6272"/>
    <w:rsid w:val="00DD6A49"/>
    <w:rsid w:val="00DD6BB8"/>
    <w:rsid w:val="00DD718E"/>
    <w:rsid w:val="00DD71DC"/>
    <w:rsid w:val="00DD72BE"/>
    <w:rsid w:val="00DD7A38"/>
    <w:rsid w:val="00DE0CE8"/>
    <w:rsid w:val="00DE192E"/>
    <w:rsid w:val="00DE1ACB"/>
    <w:rsid w:val="00DE3628"/>
    <w:rsid w:val="00DE40EE"/>
    <w:rsid w:val="00DE6F4B"/>
    <w:rsid w:val="00DE7425"/>
    <w:rsid w:val="00DE7F9F"/>
    <w:rsid w:val="00DF0644"/>
    <w:rsid w:val="00DF1EC0"/>
    <w:rsid w:val="00DF2205"/>
    <w:rsid w:val="00DF293A"/>
    <w:rsid w:val="00DF2D7B"/>
    <w:rsid w:val="00DF2EE7"/>
    <w:rsid w:val="00DF417F"/>
    <w:rsid w:val="00DF424D"/>
    <w:rsid w:val="00DF50C2"/>
    <w:rsid w:val="00DF5511"/>
    <w:rsid w:val="00DF6553"/>
    <w:rsid w:val="00DF702B"/>
    <w:rsid w:val="00E0059E"/>
    <w:rsid w:val="00E00F02"/>
    <w:rsid w:val="00E01706"/>
    <w:rsid w:val="00E01DB3"/>
    <w:rsid w:val="00E0276C"/>
    <w:rsid w:val="00E0399B"/>
    <w:rsid w:val="00E04505"/>
    <w:rsid w:val="00E05CA6"/>
    <w:rsid w:val="00E0654F"/>
    <w:rsid w:val="00E06816"/>
    <w:rsid w:val="00E068FD"/>
    <w:rsid w:val="00E06A38"/>
    <w:rsid w:val="00E06CD0"/>
    <w:rsid w:val="00E06F08"/>
    <w:rsid w:val="00E07385"/>
    <w:rsid w:val="00E07DEF"/>
    <w:rsid w:val="00E113D9"/>
    <w:rsid w:val="00E11642"/>
    <w:rsid w:val="00E11722"/>
    <w:rsid w:val="00E11786"/>
    <w:rsid w:val="00E12919"/>
    <w:rsid w:val="00E13301"/>
    <w:rsid w:val="00E13774"/>
    <w:rsid w:val="00E13BA0"/>
    <w:rsid w:val="00E14547"/>
    <w:rsid w:val="00E156C7"/>
    <w:rsid w:val="00E15797"/>
    <w:rsid w:val="00E15CDA"/>
    <w:rsid w:val="00E16BF0"/>
    <w:rsid w:val="00E2125D"/>
    <w:rsid w:val="00E217A6"/>
    <w:rsid w:val="00E21A30"/>
    <w:rsid w:val="00E21F3F"/>
    <w:rsid w:val="00E236AF"/>
    <w:rsid w:val="00E236E8"/>
    <w:rsid w:val="00E23B3C"/>
    <w:rsid w:val="00E24B9D"/>
    <w:rsid w:val="00E255A3"/>
    <w:rsid w:val="00E25884"/>
    <w:rsid w:val="00E25EA9"/>
    <w:rsid w:val="00E26358"/>
    <w:rsid w:val="00E271BB"/>
    <w:rsid w:val="00E30439"/>
    <w:rsid w:val="00E30BBA"/>
    <w:rsid w:val="00E31538"/>
    <w:rsid w:val="00E316BE"/>
    <w:rsid w:val="00E31C23"/>
    <w:rsid w:val="00E34CFE"/>
    <w:rsid w:val="00E34E20"/>
    <w:rsid w:val="00E34F87"/>
    <w:rsid w:val="00E36593"/>
    <w:rsid w:val="00E36885"/>
    <w:rsid w:val="00E36942"/>
    <w:rsid w:val="00E37417"/>
    <w:rsid w:val="00E3790A"/>
    <w:rsid w:val="00E40303"/>
    <w:rsid w:val="00E41ADA"/>
    <w:rsid w:val="00E42218"/>
    <w:rsid w:val="00E4376E"/>
    <w:rsid w:val="00E4505D"/>
    <w:rsid w:val="00E454DA"/>
    <w:rsid w:val="00E45A09"/>
    <w:rsid w:val="00E45F33"/>
    <w:rsid w:val="00E47583"/>
    <w:rsid w:val="00E47932"/>
    <w:rsid w:val="00E47985"/>
    <w:rsid w:val="00E5101A"/>
    <w:rsid w:val="00E5244A"/>
    <w:rsid w:val="00E53480"/>
    <w:rsid w:val="00E53513"/>
    <w:rsid w:val="00E54475"/>
    <w:rsid w:val="00E55A76"/>
    <w:rsid w:val="00E565B5"/>
    <w:rsid w:val="00E56720"/>
    <w:rsid w:val="00E56C43"/>
    <w:rsid w:val="00E5791F"/>
    <w:rsid w:val="00E57965"/>
    <w:rsid w:val="00E60751"/>
    <w:rsid w:val="00E611CC"/>
    <w:rsid w:val="00E617B7"/>
    <w:rsid w:val="00E619EA"/>
    <w:rsid w:val="00E61AEF"/>
    <w:rsid w:val="00E61C9B"/>
    <w:rsid w:val="00E61FDB"/>
    <w:rsid w:val="00E61FEF"/>
    <w:rsid w:val="00E62B20"/>
    <w:rsid w:val="00E62C0D"/>
    <w:rsid w:val="00E62E37"/>
    <w:rsid w:val="00E63C80"/>
    <w:rsid w:val="00E63EDD"/>
    <w:rsid w:val="00E64DE3"/>
    <w:rsid w:val="00E6575B"/>
    <w:rsid w:val="00E666A6"/>
    <w:rsid w:val="00E700A8"/>
    <w:rsid w:val="00E704FF"/>
    <w:rsid w:val="00E70A06"/>
    <w:rsid w:val="00E70E97"/>
    <w:rsid w:val="00E729C7"/>
    <w:rsid w:val="00E72CDC"/>
    <w:rsid w:val="00E73034"/>
    <w:rsid w:val="00E73B08"/>
    <w:rsid w:val="00E744DD"/>
    <w:rsid w:val="00E74CF6"/>
    <w:rsid w:val="00E765CF"/>
    <w:rsid w:val="00E7675E"/>
    <w:rsid w:val="00E8082B"/>
    <w:rsid w:val="00E81406"/>
    <w:rsid w:val="00E81CCF"/>
    <w:rsid w:val="00E82396"/>
    <w:rsid w:val="00E82920"/>
    <w:rsid w:val="00E833A3"/>
    <w:rsid w:val="00E83421"/>
    <w:rsid w:val="00E8521F"/>
    <w:rsid w:val="00E854A8"/>
    <w:rsid w:val="00E8583C"/>
    <w:rsid w:val="00E85D63"/>
    <w:rsid w:val="00E86189"/>
    <w:rsid w:val="00E86495"/>
    <w:rsid w:val="00E865B7"/>
    <w:rsid w:val="00E86F62"/>
    <w:rsid w:val="00E87D77"/>
    <w:rsid w:val="00E90622"/>
    <w:rsid w:val="00E90F3B"/>
    <w:rsid w:val="00E9143C"/>
    <w:rsid w:val="00E9189C"/>
    <w:rsid w:val="00E91CC8"/>
    <w:rsid w:val="00E93235"/>
    <w:rsid w:val="00E93F45"/>
    <w:rsid w:val="00E94497"/>
    <w:rsid w:val="00E94CC0"/>
    <w:rsid w:val="00E9585A"/>
    <w:rsid w:val="00E95A8E"/>
    <w:rsid w:val="00E95BAB"/>
    <w:rsid w:val="00E95D45"/>
    <w:rsid w:val="00E96019"/>
    <w:rsid w:val="00E969D4"/>
    <w:rsid w:val="00E976CD"/>
    <w:rsid w:val="00E9777A"/>
    <w:rsid w:val="00E97AE4"/>
    <w:rsid w:val="00E97F75"/>
    <w:rsid w:val="00EA02D9"/>
    <w:rsid w:val="00EA0D78"/>
    <w:rsid w:val="00EA1337"/>
    <w:rsid w:val="00EA28EA"/>
    <w:rsid w:val="00EA2F85"/>
    <w:rsid w:val="00EA3BCE"/>
    <w:rsid w:val="00EA3C18"/>
    <w:rsid w:val="00EA58C2"/>
    <w:rsid w:val="00EA5B3E"/>
    <w:rsid w:val="00EA5B89"/>
    <w:rsid w:val="00EA7897"/>
    <w:rsid w:val="00EB19BE"/>
    <w:rsid w:val="00EB1ECC"/>
    <w:rsid w:val="00EB2F0D"/>
    <w:rsid w:val="00EB3906"/>
    <w:rsid w:val="00EB42D3"/>
    <w:rsid w:val="00EB434B"/>
    <w:rsid w:val="00EB51B6"/>
    <w:rsid w:val="00EB59BB"/>
    <w:rsid w:val="00EB5C97"/>
    <w:rsid w:val="00EB5EA0"/>
    <w:rsid w:val="00EB70EB"/>
    <w:rsid w:val="00EB7263"/>
    <w:rsid w:val="00EB794C"/>
    <w:rsid w:val="00EC0D21"/>
    <w:rsid w:val="00EC1880"/>
    <w:rsid w:val="00EC22A2"/>
    <w:rsid w:val="00EC2922"/>
    <w:rsid w:val="00EC2C1B"/>
    <w:rsid w:val="00EC364F"/>
    <w:rsid w:val="00EC3857"/>
    <w:rsid w:val="00EC43DE"/>
    <w:rsid w:val="00EC4B35"/>
    <w:rsid w:val="00EC58A5"/>
    <w:rsid w:val="00EC5E79"/>
    <w:rsid w:val="00EC636F"/>
    <w:rsid w:val="00EC7C76"/>
    <w:rsid w:val="00EC7C97"/>
    <w:rsid w:val="00ED0B97"/>
    <w:rsid w:val="00ED0C30"/>
    <w:rsid w:val="00ED2BFC"/>
    <w:rsid w:val="00ED3343"/>
    <w:rsid w:val="00ED3756"/>
    <w:rsid w:val="00ED45B1"/>
    <w:rsid w:val="00ED46CA"/>
    <w:rsid w:val="00ED49E1"/>
    <w:rsid w:val="00ED4D9A"/>
    <w:rsid w:val="00ED50DA"/>
    <w:rsid w:val="00ED56AA"/>
    <w:rsid w:val="00ED5E47"/>
    <w:rsid w:val="00ED62F2"/>
    <w:rsid w:val="00ED7B51"/>
    <w:rsid w:val="00EE06F0"/>
    <w:rsid w:val="00EE1151"/>
    <w:rsid w:val="00EE13C8"/>
    <w:rsid w:val="00EE19BD"/>
    <w:rsid w:val="00EE2977"/>
    <w:rsid w:val="00EE39B4"/>
    <w:rsid w:val="00EE5239"/>
    <w:rsid w:val="00EE6441"/>
    <w:rsid w:val="00EE6F10"/>
    <w:rsid w:val="00EE70B8"/>
    <w:rsid w:val="00EE7D8D"/>
    <w:rsid w:val="00EF08EB"/>
    <w:rsid w:val="00EF1870"/>
    <w:rsid w:val="00EF197B"/>
    <w:rsid w:val="00EF457E"/>
    <w:rsid w:val="00EF5EAF"/>
    <w:rsid w:val="00EF5F6D"/>
    <w:rsid w:val="00EF5FDE"/>
    <w:rsid w:val="00EF656C"/>
    <w:rsid w:val="00EF6932"/>
    <w:rsid w:val="00EF69D0"/>
    <w:rsid w:val="00EF7286"/>
    <w:rsid w:val="00EF77B3"/>
    <w:rsid w:val="00EF7855"/>
    <w:rsid w:val="00EF7D9B"/>
    <w:rsid w:val="00F00060"/>
    <w:rsid w:val="00F00E9C"/>
    <w:rsid w:val="00F014ED"/>
    <w:rsid w:val="00F01E6C"/>
    <w:rsid w:val="00F02CE3"/>
    <w:rsid w:val="00F03269"/>
    <w:rsid w:val="00F03842"/>
    <w:rsid w:val="00F042AF"/>
    <w:rsid w:val="00F04851"/>
    <w:rsid w:val="00F05162"/>
    <w:rsid w:val="00F05298"/>
    <w:rsid w:val="00F10A18"/>
    <w:rsid w:val="00F10CB2"/>
    <w:rsid w:val="00F11A6C"/>
    <w:rsid w:val="00F1266A"/>
    <w:rsid w:val="00F13D14"/>
    <w:rsid w:val="00F1441A"/>
    <w:rsid w:val="00F14B68"/>
    <w:rsid w:val="00F14F25"/>
    <w:rsid w:val="00F14F6F"/>
    <w:rsid w:val="00F15445"/>
    <w:rsid w:val="00F15604"/>
    <w:rsid w:val="00F15DEF"/>
    <w:rsid w:val="00F15F37"/>
    <w:rsid w:val="00F1601C"/>
    <w:rsid w:val="00F162AF"/>
    <w:rsid w:val="00F1704B"/>
    <w:rsid w:val="00F17BD6"/>
    <w:rsid w:val="00F20814"/>
    <w:rsid w:val="00F20CFA"/>
    <w:rsid w:val="00F21002"/>
    <w:rsid w:val="00F21AEC"/>
    <w:rsid w:val="00F22D9E"/>
    <w:rsid w:val="00F22EC1"/>
    <w:rsid w:val="00F22EC4"/>
    <w:rsid w:val="00F23389"/>
    <w:rsid w:val="00F24181"/>
    <w:rsid w:val="00F24357"/>
    <w:rsid w:val="00F25777"/>
    <w:rsid w:val="00F25F99"/>
    <w:rsid w:val="00F25F9C"/>
    <w:rsid w:val="00F26413"/>
    <w:rsid w:val="00F26E62"/>
    <w:rsid w:val="00F2738E"/>
    <w:rsid w:val="00F30064"/>
    <w:rsid w:val="00F31637"/>
    <w:rsid w:val="00F31697"/>
    <w:rsid w:val="00F320DD"/>
    <w:rsid w:val="00F33180"/>
    <w:rsid w:val="00F334FF"/>
    <w:rsid w:val="00F335F7"/>
    <w:rsid w:val="00F33971"/>
    <w:rsid w:val="00F33AB2"/>
    <w:rsid w:val="00F34306"/>
    <w:rsid w:val="00F34588"/>
    <w:rsid w:val="00F34EC4"/>
    <w:rsid w:val="00F366D4"/>
    <w:rsid w:val="00F36BAD"/>
    <w:rsid w:val="00F36C8D"/>
    <w:rsid w:val="00F36D18"/>
    <w:rsid w:val="00F40253"/>
    <w:rsid w:val="00F4032A"/>
    <w:rsid w:val="00F40EF0"/>
    <w:rsid w:val="00F4148E"/>
    <w:rsid w:val="00F41555"/>
    <w:rsid w:val="00F41808"/>
    <w:rsid w:val="00F418B3"/>
    <w:rsid w:val="00F42637"/>
    <w:rsid w:val="00F42800"/>
    <w:rsid w:val="00F43823"/>
    <w:rsid w:val="00F43BD3"/>
    <w:rsid w:val="00F43C2E"/>
    <w:rsid w:val="00F43EA1"/>
    <w:rsid w:val="00F4436C"/>
    <w:rsid w:val="00F45B99"/>
    <w:rsid w:val="00F46732"/>
    <w:rsid w:val="00F4757B"/>
    <w:rsid w:val="00F47757"/>
    <w:rsid w:val="00F503B7"/>
    <w:rsid w:val="00F50C6E"/>
    <w:rsid w:val="00F50CD9"/>
    <w:rsid w:val="00F51560"/>
    <w:rsid w:val="00F51C68"/>
    <w:rsid w:val="00F51DCF"/>
    <w:rsid w:val="00F525CC"/>
    <w:rsid w:val="00F53E73"/>
    <w:rsid w:val="00F54728"/>
    <w:rsid w:val="00F5517D"/>
    <w:rsid w:val="00F5566E"/>
    <w:rsid w:val="00F5576B"/>
    <w:rsid w:val="00F5653B"/>
    <w:rsid w:val="00F568A9"/>
    <w:rsid w:val="00F568DE"/>
    <w:rsid w:val="00F56DEF"/>
    <w:rsid w:val="00F57D77"/>
    <w:rsid w:val="00F6107A"/>
    <w:rsid w:val="00F6110D"/>
    <w:rsid w:val="00F611CC"/>
    <w:rsid w:val="00F61903"/>
    <w:rsid w:val="00F61A7E"/>
    <w:rsid w:val="00F61C8E"/>
    <w:rsid w:val="00F62B05"/>
    <w:rsid w:val="00F62FC3"/>
    <w:rsid w:val="00F63CEE"/>
    <w:rsid w:val="00F63D6C"/>
    <w:rsid w:val="00F64D82"/>
    <w:rsid w:val="00F66158"/>
    <w:rsid w:val="00F6697C"/>
    <w:rsid w:val="00F67657"/>
    <w:rsid w:val="00F679DC"/>
    <w:rsid w:val="00F700DF"/>
    <w:rsid w:val="00F708C0"/>
    <w:rsid w:val="00F70A5C"/>
    <w:rsid w:val="00F710C4"/>
    <w:rsid w:val="00F71E6C"/>
    <w:rsid w:val="00F72397"/>
    <w:rsid w:val="00F724BB"/>
    <w:rsid w:val="00F7266D"/>
    <w:rsid w:val="00F73688"/>
    <w:rsid w:val="00F73899"/>
    <w:rsid w:val="00F73BFB"/>
    <w:rsid w:val="00F74990"/>
    <w:rsid w:val="00F765E2"/>
    <w:rsid w:val="00F76A73"/>
    <w:rsid w:val="00F76CA9"/>
    <w:rsid w:val="00F76CF6"/>
    <w:rsid w:val="00F77FCF"/>
    <w:rsid w:val="00F8060F"/>
    <w:rsid w:val="00F81322"/>
    <w:rsid w:val="00F81BD7"/>
    <w:rsid w:val="00F82B29"/>
    <w:rsid w:val="00F82C30"/>
    <w:rsid w:val="00F82C43"/>
    <w:rsid w:val="00F83685"/>
    <w:rsid w:val="00F85C7D"/>
    <w:rsid w:val="00F867D9"/>
    <w:rsid w:val="00F86A87"/>
    <w:rsid w:val="00F86BC1"/>
    <w:rsid w:val="00F86D16"/>
    <w:rsid w:val="00F871BC"/>
    <w:rsid w:val="00F87B26"/>
    <w:rsid w:val="00F902FE"/>
    <w:rsid w:val="00F90D19"/>
    <w:rsid w:val="00F914A1"/>
    <w:rsid w:val="00F91543"/>
    <w:rsid w:val="00F9226E"/>
    <w:rsid w:val="00F9255E"/>
    <w:rsid w:val="00F9266D"/>
    <w:rsid w:val="00F93042"/>
    <w:rsid w:val="00F931A2"/>
    <w:rsid w:val="00F9438C"/>
    <w:rsid w:val="00F945EE"/>
    <w:rsid w:val="00F9482D"/>
    <w:rsid w:val="00F9558D"/>
    <w:rsid w:val="00F95DB2"/>
    <w:rsid w:val="00F97967"/>
    <w:rsid w:val="00FA0962"/>
    <w:rsid w:val="00FA0EBE"/>
    <w:rsid w:val="00FA152B"/>
    <w:rsid w:val="00FA1672"/>
    <w:rsid w:val="00FA1CAC"/>
    <w:rsid w:val="00FA1D2F"/>
    <w:rsid w:val="00FA2438"/>
    <w:rsid w:val="00FA2769"/>
    <w:rsid w:val="00FA37AD"/>
    <w:rsid w:val="00FA3B0F"/>
    <w:rsid w:val="00FA3E2D"/>
    <w:rsid w:val="00FA462E"/>
    <w:rsid w:val="00FA5A22"/>
    <w:rsid w:val="00FA61EB"/>
    <w:rsid w:val="00FA6765"/>
    <w:rsid w:val="00FA6DC5"/>
    <w:rsid w:val="00FA75C8"/>
    <w:rsid w:val="00FB0043"/>
    <w:rsid w:val="00FB03CD"/>
    <w:rsid w:val="00FB0BA6"/>
    <w:rsid w:val="00FB0C21"/>
    <w:rsid w:val="00FB1CDC"/>
    <w:rsid w:val="00FB21E0"/>
    <w:rsid w:val="00FB2210"/>
    <w:rsid w:val="00FB286F"/>
    <w:rsid w:val="00FB32D8"/>
    <w:rsid w:val="00FB38F2"/>
    <w:rsid w:val="00FB4160"/>
    <w:rsid w:val="00FB46F7"/>
    <w:rsid w:val="00FB473D"/>
    <w:rsid w:val="00FB559A"/>
    <w:rsid w:val="00FB63CF"/>
    <w:rsid w:val="00FB642D"/>
    <w:rsid w:val="00FB65CC"/>
    <w:rsid w:val="00FB6BB7"/>
    <w:rsid w:val="00FB74B9"/>
    <w:rsid w:val="00FB76C4"/>
    <w:rsid w:val="00FB7F2D"/>
    <w:rsid w:val="00FC0A71"/>
    <w:rsid w:val="00FC0A80"/>
    <w:rsid w:val="00FC0DFD"/>
    <w:rsid w:val="00FC1180"/>
    <w:rsid w:val="00FC1572"/>
    <w:rsid w:val="00FC18A6"/>
    <w:rsid w:val="00FC1AE2"/>
    <w:rsid w:val="00FC2352"/>
    <w:rsid w:val="00FC26AB"/>
    <w:rsid w:val="00FC2ADC"/>
    <w:rsid w:val="00FC335F"/>
    <w:rsid w:val="00FC34AB"/>
    <w:rsid w:val="00FC384A"/>
    <w:rsid w:val="00FC4B6A"/>
    <w:rsid w:val="00FC5E9A"/>
    <w:rsid w:val="00FC6616"/>
    <w:rsid w:val="00FD0497"/>
    <w:rsid w:val="00FD0645"/>
    <w:rsid w:val="00FD0B7B"/>
    <w:rsid w:val="00FD0BC9"/>
    <w:rsid w:val="00FD1327"/>
    <w:rsid w:val="00FD2102"/>
    <w:rsid w:val="00FD21A5"/>
    <w:rsid w:val="00FD384C"/>
    <w:rsid w:val="00FD476F"/>
    <w:rsid w:val="00FD49AC"/>
    <w:rsid w:val="00FD532C"/>
    <w:rsid w:val="00FD593B"/>
    <w:rsid w:val="00FD5AE2"/>
    <w:rsid w:val="00FD760C"/>
    <w:rsid w:val="00FE00C6"/>
    <w:rsid w:val="00FE03DF"/>
    <w:rsid w:val="00FE0611"/>
    <w:rsid w:val="00FE13A7"/>
    <w:rsid w:val="00FE1453"/>
    <w:rsid w:val="00FE156D"/>
    <w:rsid w:val="00FE1FA6"/>
    <w:rsid w:val="00FE22A6"/>
    <w:rsid w:val="00FE23B1"/>
    <w:rsid w:val="00FE36DE"/>
    <w:rsid w:val="00FE3D57"/>
    <w:rsid w:val="00FE4989"/>
    <w:rsid w:val="00FE5204"/>
    <w:rsid w:val="00FE584E"/>
    <w:rsid w:val="00FE62EF"/>
    <w:rsid w:val="00FE6AD3"/>
    <w:rsid w:val="00FF10BB"/>
    <w:rsid w:val="00FF13F3"/>
    <w:rsid w:val="00FF1BAB"/>
    <w:rsid w:val="00FF2A9D"/>
    <w:rsid w:val="00FF2F9F"/>
    <w:rsid w:val="00FF55CC"/>
    <w:rsid w:val="00FF5A00"/>
    <w:rsid w:val="00FF5DAF"/>
    <w:rsid w:val="00FF5F37"/>
    <w:rsid w:val="00FF6267"/>
    <w:rsid w:val="00FF6790"/>
    <w:rsid w:val="00FF6D28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2"/>
    </o:shapelayout>
  </w:shapeDefaults>
  <w:decimalSymbol w:val=","/>
  <w:listSeparator w:val=";"/>
  <w14:docId w14:val="1D0CA3F4"/>
  <w15:chartTrackingRefBased/>
  <w15:docId w15:val="{2B9053DE-5CC5-46AC-9ADF-604974B7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50CA3"/>
    <w:pPr>
      <w:keepNext/>
      <w:widowControl w:val="0"/>
      <w:spacing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link w:val="Naslov1Znak"/>
    <w:qFormat/>
    <w:rsid w:val="00D84769"/>
    <w:pPr>
      <w:pageBreakBefore/>
      <w:numPr>
        <w:numId w:val="1"/>
      </w:numPr>
      <w:tabs>
        <w:tab w:val="clear" w:pos="360"/>
        <w:tab w:val="left" w:pos="426"/>
      </w:tabs>
      <w:spacing w:before="360" w:after="240"/>
      <w:ind w:left="426" w:hanging="426"/>
      <w:jc w:val="left"/>
      <w:outlineLvl w:val="0"/>
    </w:pPr>
    <w:rPr>
      <w:rFonts w:ascii="Times New Roman" w:hAnsi="Times New Roman"/>
      <w:b/>
      <w:caps/>
      <w:spacing w:val="10"/>
      <w:kern w:val="28"/>
      <w:sz w:val="24"/>
      <w:szCs w:val="24"/>
    </w:rPr>
  </w:style>
  <w:style w:type="paragraph" w:styleId="Naslov2">
    <w:name w:val="heading 2"/>
    <w:aliases w:val="Naslov 2 Znak"/>
    <w:basedOn w:val="Navaden"/>
    <w:next w:val="Navaden"/>
    <w:link w:val="Naslov2Znak1"/>
    <w:qFormat/>
    <w:rsid w:val="00D84769"/>
    <w:pPr>
      <w:numPr>
        <w:ilvl w:val="1"/>
        <w:numId w:val="1"/>
      </w:numPr>
      <w:tabs>
        <w:tab w:val="left" w:pos="1134"/>
      </w:tabs>
      <w:spacing w:before="480" w:after="240"/>
      <w:outlineLvl w:val="1"/>
    </w:pPr>
    <w:rPr>
      <w:rFonts w:ascii="Times New Roman" w:hAnsi="Times New Roman"/>
      <w:b/>
      <w:caps/>
      <w:sz w:val="24"/>
      <w:szCs w:val="24"/>
      <w:lang w:val="x-none" w:eastAsia="x-none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autoRedefine/>
    <w:qFormat/>
    <w:rsid w:val="001A6062"/>
    <w:pPr>
      <w:widowControl/>
      <w:numPr>
        <w:ilvl w:val="2"/>
        <w:numId w:val="1"/>
      </w:numPr>
      <w:tabs>
        <w:tab w:val="left" w:pos="1134"/>
      </w:tabs>
      <w:spacing w:before="360" w:after="160"/>
      <w:outlineLvl w:val="2"/>
    </w:pPr>
    <w:rPr>
      <w:rFonts w:ascii="Times New Roman" w:hAnsi="Times New Roman"/>
      <w:b/>
      <w:i/>
      <w:sz w:val="26"/>
      <w:lang w:val="x-none" w:eastAsia="x-none"/>
    </w:rPr>
  </w:style>
  <w:style w:type="paragraph" w:styleId="Naslov4">
    <w:name w:val="heading 4"/>
    <w:basedOn w:val="Navaden"/>
    <w:next w:val="Navaden"/>
    <w:qFormat/>
    <w:rsid w:val="00CE5A33"/>
    <w:pPr>
      <w:numPr>
        <w:ilvl w:val="3"/>
        <w:numId w:val="1"/>
      </w:numPr>
      <w:tabs>
        <w:tab w:val="left" w:pos="1134"/>
      </w:tabs>
      <w:spacing w:before="360" w:after="240"/>
      <w:outlineLvl w:val="3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qFormat/>
    <w:rsid w:val="0054645A"/>
    <w:pPr>
      <w:numPr>
        <w:ilvl w:val="4"/>
        <w:numId w:val="1"/>
      </w:numPr>
      <w:tabs>
        <w:tab w:val="left" w:pos="1134"/>
      </w:tabs>
      <w:spacing w:before="360" w:after="240"/>
      <w:outlineLvl w:val="4"/>
    </w:pPr>
    <w:rPr>
      <w:rFonts w:ascii="Times New Roman" w:hAnsi="Times New Roman"/>
      <w:b/>
      <w:i/>
      <w:sz w:val="24"/>
    </w:rPr>
  </w:style>
  <w:style w:type="paragraph" w:styleId="Naslov6">
    <w:name w:val="heading 6"/>
    <w:basedOn w:val="Navaden"/>
    <w:next w:val="Navaden"/>
    <w:qFormat/>
    <w:rsid w:val="00D071BA"/>
    <w:pPr>
      <w:numPr>
        <w:ilvl w:val="5"/>
        <w:numId w:val="1"/>
      </w:numPr>
      <w:spacing w:before="240" w:after="120"/>
      <w:outlineLvl w:val="5"/>
    </w:pPr>
    <w:rPr>
      <w:rFonts w:ascii="Times New Roman" w:hAnsi="Times New Roman"/>
      <w:sz w:val="24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Pr>
      <w:rFonts w:ascii="Arial" w:hAnsi="Arial"/>
      <w:sz w:val="18"/>
    </w:rPr>
  </w:style>
  <w:style w:type="paragraph" w:styleId="Glava">
    <w:name w:val="header"/>
    <w:basedOn w:val="Navaden"/>
    <w:pPr>
      <w:tabs>
        <w:tab w:val="center" w:pos="4819"/>
        <w:tab w:val="right" w:pos="9071"/>
      </w:tabs>
    </w:pPr>
    <w:rPr>
      <w:sz w:val="18"/>
      <w:lang w:val="en-GB"/>
    </w:rPr>
  </w:style>
  <w:style w:type="paragraph" w:styleId="Noga">
    <w:name w:val="footer"/>
    <w:basedOn w:val="Navaden"/>
    <w:link w:val="NogaZnak"/>
    <w:pPr>
      <w:tabs>
        <w:tab w:val="center" w:pos="4819"/>
        <w:tab w:val="right" w:pos="9071"/>
      </w:tabs>
      <w:spacing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9355"/>
      </w:tabs>
      <w:spacing w:after="100"/>
      <w:ind w:left="992" w:hanging="992"/>
      <w:jc w:val="left"/>
    </w:pPr>
    <w:rPr>
      <w:rFonts w:ascii="Times New Roman" w:hAnsi="Times New Roman"/>
      <w:caps/>
    </w:rPr>
  </w:style>
  <w:style w:type="paragraph" w:styleId="Kazalovsebine1">
    <w:name w:val="toc 1"/>
    <w:basedOn w:val="Navaden"/>
    <w:next w:val="Navaden"/>
    <w:uiPriority w:val="39"/>
    <w:pPr>
      <w:tabs>
        <w:tab w:val="right" w:leader="dot" w:pos="9355"/>
      </w:tabs>
      <w:spacing w:before="120" w:after="120"/>
      <w:ind w:left="992" w:hanging="992"/>
      <w:jc w:val="left"/>
    </w:pPr>
    <w:rPr>
      <w:rFonts w:ascii="Times New Roman" w:hAnsi="Times New Roman"/>
      <w:b/>
      <w:caps/>
    </w:rPr>
  </w:style>
  <w:style w:type="paragraph" w:styleId="Kazalovsebine3">
    <w:name w:val="toc 3"/>
    <w:basedOn w:val="Navaden"/>
    <w:next w:val="Navaden"/>
    <w:uiPriority w:val="39"/>
    <w:pPr>
      <w:tabs>
        <w:tab w:val="right" w:leader="dot" w:pos="9355"/>
      </w:tabs>
      <w:spacing w:after="40"/>
      <w:ind w:left="992" w:hanging="992"/>
      <w:jc w:val="left"/>
    </w:pPr>
    <w:rPr>
      <w:rFonts w:ascii="Times New Roman" w:hAnsi="Times New Roman"/>
      <w:i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20"/>
    </w:rPr>
  </w:style>
  <w:style w:type="paragraph" w:styleId="Kazalovsebine5">
    <w:name w:val="toc 5"/>
    <w:basedOn w:val="Navaden"/>
    <w:next w:val="Navaden"/>
    <w:semiHidden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i/>
      <w:sz w:val="20"/>
    </w:rPr>
  </w:style>
  <w:style w:type="paragraph" w:styleId="Kazalovsebine6">
    <w:name w:val="toc 6"/>
    <w:basedOn w:val="Navaden"/>
    <w:next w:val="Navaden"/>
    <w:semiHidden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pPr>
      <w:ind w:left="1415" w:hanging="283"/>
    </w:pPr>
  </w:style>
  <w:style w:type="paragraph" w:styleId="Kazaloslik">
    <w:name w:val="table of figures"/>
    <w:basedOn w:val="Navaden"/>
    <w:next w:val="Navaden"/>
    <w:semiHidden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pPr>
      <w:ind w:left="566" w:hanging="283"/>
    </w:pPr>
  </w:style>
  <w:style w:type="paragraph" w:styleId="Kazalovirov-naslov">
    <w:name w:val="toa heading"/>
    <w:basedOn w:val="Navaden"/>
    <w:next w:val="Navaden"/>
    <w:semiHidden/>
    <w:pPr>
      <w:spacing w:before="120"/>
    </w:pPr>
    <w:rPr>
      <w:b/>
      <w:sz w:val="24"/>
    </w:rPr>
  </w:style>
  <w:style w:type="paragraph" w:styleId="Oznaenseznam">
    <w:name w:val="List Bullet"/>
    <w:basedOn w:val="Navaden"/>
    <w:pPr>
      <w:spacing w:after="100"/>
      <w:ind w:left="284" w:hanging="284"/>
    </w:pPr>
  </w:style>
  <w:style w:type="paragraph" w:styleId="Stvarnokazalo3">
    <w:name w:val="index 3"/>
    <w:basedOn w:val="Navaden"/>
    <w:next w:val="Navaden"/>
    <w:autoRedefine/>
    <w:semiHidden/>
    <w:pPr>
      <w:ind w:left="660" w:hanging="220"/>
    </w:pPr>
  </w:style>
  <w:style w:type="paragraph" w:styleId="Telobesedila2">
    <w:name w:val="Body Text 2"/>
    <w:basedOn w:val="Navaden"/>
    <w:pPr>
      <w:tabs>
        <w:tab w:val="left" w:pos="1418"/>
      </w:tabs>
    </w:pPr>
    <w:rPr>
      <w:rFonts w:ascii="Times New Roman" w:hAnsi="Times New Roman"/>
      <w:b/>
      <w:sz w:val="20"/>
    </w:rPr>
  </w:style>
  <w:style w:type="paragraph" w:styleId="Telobesedila3">
    <w:name w:val="Body Text 3"/>
    <w:basedOn w:val="Navaden"/>
    <w:pPr>
      <w:tabs>
        <w:tab w:val="left" w:pos="1276"/>
      </w:tabs>
    </w:pPr>
    <w:rPr>
      <w:rFonts w:ascii="Times New Roman" w:hAnsi="Times New Roman"/>
      <w:b/>
      <w:sz w:val="18"/>
    </w:rPr>
  </w:style>
  <w:style w:type="paragraph" w:styleId="Telobesedila">
    <w:name w:val="Body Text"/>
    <w:basedOn w:val="Navaden"/>
    <w:pPr>
      <w:spacing w:line="240" w:lineRule="auto"/>
    </w:pPr>
    <w:rPr>
      <w:b/>
      <w:spacing w:val="-5"/>
    </w:rPr>
  </w:style>
  <w:style w:type="paragraph" w:styleId="Telobesedila-zamik">
    <w:name w:val="Body Text Indent"/>
    <w:basedOn w:val="Navaden"/>
    <w:pPr>
      <w:spacing w:line="240" w:lineRule="auto"/>
      <w:ind w:left="426"/>
    </w:pPr>
    <w:rPr>
      <w:sz w:val="20"/>
    </w:rPr>
  </w:style>
  <w:style w:type="paragraph" w:styleId="Telobesedila-zamik2">
    <w:name w:val="Body Text Indent 2"/>
    <w:basedOn w:val="Navaden"/>
    <w:pPr>
      <w:spacing w:line="240" w:lineRule="auto"/>
      <w:ind w:left="709" w:hanging="1"/>
    </w:pPr>
    <w:rPr>
      <w:color w:val="0000FF"/>
      <w:sz w:val="20"/>
    </w:rPr>
  </w:style>
  <w:style w:type="paragraph" w:styleId="Zgradbadokumenta">
    <w:name w:val="Document Map"/>
    <w:basedOn w:val="Navaden"/>
    <w:semiHidden/>
    <w:pPr>
      <w:shd w:val="clear" w:color="auto" w:fill="000080"/>
      <w:spacing w:line="240" w:lineRule="auto"/>
    </w:pPr>
    <w:rPr>
      <w:rFonts w:ascii="Tahoma" w:hAnsi="Tahoma"/>
    </w:rPr>
  </w:style>
  <w:style w:type="paragraph" w:styleId="Telobesedila-zamik3">
    <w:name w:val="Body Text Indent 3"/>
    <w:basedOn w:val="Navaden"/>
    <w:pPr>
      <w:tabs>
        <w:tab w:val="num" w:pos="284"/>
      </w:tabs>
      <w:ind w:left="284" w:hanging="284"/>
    </w:pPr>
  </w:style>
  <w:style w:type="paragraph" w:styleId="Sprotnaopomba-besedilo">
    <w:name w:val="footnote text"/>
    <w:basedOn w:val="Navaden"/>
    <w:semiHidden/>
    <w:rsid w:val="005472DE"/>
    <w:pPr>
      <w:spacing w:line="240" w:lineRule="auto"/>
    </w:pPr>
    <w:rPr>
      <w:rFonts w:ascii="Times New Roman" w:hAnsi="Times New Roman"/>
      <w:sz w:val="20"/>
    </w:rPr>
  </w:style>
  <w:style w:type="character" w:styleId="Sprotnaopomba-sklic">
    <w:name w:val="footnote reference"/>
    <w:semiHidden/>
    <w:rsid w:val="005472DE"/>
    <w:rPr>
      <w:vertAlign w:val="superscript"/>
    </w:rPr>
  </w:style>
  <w:style w:type="character" w:styleId="Hiperpovezava">
    <w:name w:val="Hyperlink"/>
    <w:rsid w:val="005472DE"/>
    <w:rPr>
      <w:color w:val="0000FF"/>
      <w:u w:val="single"/>
    </w:rPr>
  </w:style>
  <w:style w:type="paragraph" w:customStyle="1" w:styleId="od1">
    <w:name w:val="od.1"/>
    <w:aliases w:val="5"/>
    <w:basedOn w:val="Navaden"/>
    <w:rsid w:val="005472DE"/>
    <w:pPr>
      <w:spacing w:after="120" w:line="360" w:lineRule="auto"/>
    </w:pPr>
    <w:rPr>
      <w:szCs w:val="22"/>
    </w:rPr>
  </w:style>
  <w:style w:type="paragraph" w:customStyle="1" w:styleId="Slog1">
    <w:name w:val="Slog1"/>
    <w:basedOn w:val="Navaden"/>
    <w:rsid w:val="00683A42"/>
    <w:pPr>
      <w:numPr>
        <w:numId w:val="3"/>
      </w:numPr>
    </w:pPr>
  </w:style>
  <w:style w:type="character" w:styleId="Pripombasklic">
    <w:name w:val="annotation reference"/>
    <w:semiHidden/>
    <w:rsid w:val="001B5662"/>
    <w:rPr>
      <w:sz w:val="16"/>
      <w:szCs w:val="16"/>
    </w:rPr>
  </w:style>
  <w:style w:type="paragraph" w:styleId="Pripombabesedilo">
    <w:name w:val="annotation text"/>
    <w:basedOn w:val="Navaden"/>
    <w:semiHidden/>
    <w:rsid w:val="001B5662"/>
    <w:rPr>
      <w:sz w:val="20"/>
    </w:rPr>
  </w:style>
  <w:style w:type="numbering" w:styleId="1ai">
    <w:name w:val="Outline List 1"/>
    <w:basedOn w:val="Brezseznama"/>
    <w:rsid w:val="003E392F"/>
    <w:pPr>
      <w:numPr>
        <w:numId w:val="4"/>
      </w:numPr>
    </w:pPr>
  </w:style>
  <w:style w:type="paragraph" w:styleId="Zadevapripombe">
    <w:name w:val="annotation subject"/>
    <w:basedOn w:val="Pripombabesedilo"/>
    <w:next w:val="Pripombabesedilo"/>
    <w:semiHidden/>
    <w:rsid w:val="001B5662"/>
    <w:rPr>
      <w:b/>
      <w:bCs/>
    </w:rPr>
  </w:style>
  <w:style w:type="paragraph" w:styleId="Besedilooblaka">
    <w:name w:val="Balloon Text"/>
    <w:basedOn w:val="Navaden"/>
    <w:semiHidden/>
    <w:rsid w:val="001B566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D4F87"/>
    <w:pPr>
      <w:spacing w:line="30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kaalineje">
    <w:name w:val="pika_alineje"/>
    <w:basedOn w:val="Navaden"/>
    <w:autoRedefine/>
    <w:rsid w:val="00577A85"/>
    <w:pPr>
      <w:numPr>
        <w:numId w:val="5"/>
      </w:numPr>
      <w:spacing w:before="120"/>
    </w:pPr>
  </w:style>
  <w:style w:type="paragraph" w:customStyle="1" w:styleId="TPnaslov1">
    <w:name w:val="TP_naslov 1"/>
    <w:basedOn w:val="Navaden"/>
    <w:rsid w:val="00430429"/>
    <w:pPr>
      <w:numPr>
        <w:numId w:val="6"/>
      </w:numPr>
      <w:tabs>
        <w:tab w:val="left" w:pos="1134"/>
        <w:tab w:val="right" w:leader="dot" w:pos="9355"/>
      </w:tabs>
      <w:spacing w:before="120" w:line="320" w:lineRule="atLeast"/>
      <w:outlineLvl w:val="0"/>
    </w:pPr>
    <w:rPr>
      <w:b/>
      <w:caps/>
      <w:kern w:val="28"/>
      <w:sz w:val="28"/>
      <w:szCs w:val="32"/>
    </w:rPr>
  </w:style>
  <w:style w:type="paragraph" w:customStyle="1" w:styleId="TPnaslov2">
    <w:name w:val="TP_naslov 2"/>
    <w:basedOn w:val="Navaden"/>
    <w:rsid w:val="00430429"/>
    <w:pPr>
      <w:tabs>
        <w:tab w:val="right" w:leader="dot" w:pos="9356"/>
      </w:tabs>
      <w:spacing w:before="120" w:after="60" w:line="320" w:lineRule="atLeast"/>
      <w:outlineLvl w:val="1"/>
    </w:pPr>
    <w:rPr>
      <w:b/>
      <w:caps/>
      <w:sz w:val="24"/>
      <w:szCs w:val="24"/>
    </w:rPr>
  </w:style>
  <w:style w:type="paragraph" w:customStyle="1" w:styleId="SlogTPnaslov2Levo0cmPrvavrstica0cm">
    <w:name w:val="Slog TP_naslov 2 + Levo:  0 cm Prva vrstica:  0 cm"/>
    <w:basedOn w:val="TPnaslov2"/>
    <w:rsid w:val="00430429"/>
    <w:pPr>
      <w:numPr>
        <w:ilvl w:val="1"/>
        <w:numId w:val="6"/>
      </w:numPr>
    </w:pPr>
    <w:rPr>
      <w:bCs/>
      <w:szCs w:val="20"/>
    </w:rPr>
  </w:style>
  <w:style w:type="paragraph" w:customStyle="1" w:styleId="SlogNaslov3">
    <w:name w:val="Slog Naslov 3"/>
    <w:aliases w:val="TP_Naslov 3 + Arial 11 pt Obojestransko Levo:  0 ..."/>
    <w:basedOn w:val="Naslov3"/>
    <w:rsid w:val="00162B13"/>
    <w:pPr>
      <w:numPr>
        <w:numId w:val="6"/>
      </w:numPr>
      <w:tabs>
        <w:tab w:val="clear" w:pos="1134"/>
      </w:tabs>
    </w:pPr>
    <w:rPr>
      <w:rFonts w:ascii="Arial" w:hAnsi="Arial"/>
      <w:bCs/>
      <w:iCs/>
      <w:sz w:val="22"/>
      <w:szCs w:val="22"/>
    </w:rPr>
  </w:style>
  <w:style w:type="character" w:customStyle="1" w:styleId="Naslov2Znak1">
    <w:name w:val="Naslov 2 Znak1"/>
    <w:aliases w:val="Naslov 2 Znak Znak"/>
    <w:link w:val="Naslov2"/>
    <w:rsid w:val="00D84769"/>
    <w:rPr>
      <w:b/>
      <w:caps/>
      <w:sz w:val="24"/>
      <w:szCs w:val="24"/>
      <w:lang w:val="x-none" w:eastAsia="x-none"/>
    </w:rPr>
  </w:style>
  <w:style w:type="paragraph" w:customStyle="1" w:styleId="Viristevilka">
    <w:name w:val="Viri_stevilka"/>
    <w:basedOn w:val="Navaden"/>
    <w:rsid w:val="00307601"/>
    <w:pPr>
      <w:numPr>
        <w:numId w:val="7"/>
      </w:numPr>
      <w:spacing w:after="240"/>
    </w:pPr>
  </w:style>
  <w:style w:type="paragraph" w:customStyle="1" w:styleId="SlogNaslov1Pred12ptPo6pt">
    <w:name w:val="Slog Naslov 1 + Pred:  12 pt Po:  6 pt"/>
    <w:basedOn w:val="Naslov1"/>
    <w:rsid w:val="00307601"/>
    <w:pPr>
      <w:pageBreakBefore w:val="0"/>
      <w:numPr>
        <w:numId w:val="0"/>
      </w:numPr>
      <w:tabs>
        <w:tab w:val="num" w:pos="360"/>
      </w:tabs>
      <w:spacing w:before="240"/>
    </w:pPr>
    <w:rPr>
      <w:bCs/>
    </w:rPr>
  </w:style>
  <w:style w:type="paragraph" w:customStyle="1" w:styleId="SlogNaslov2RazmikvrsticVsaj15pt">
    <w:name w:val="Slog Naslov 2 + Razmik vrstic:  Vsaj 15 pt"/>
    <w:basedOn w:val="Naslov2"/>
    <w:rsid w:val="00307601"/>
    <w:pPr>
      <w:spacing w:before="120" w:after="60"/>
    </w:pPr>
    <w:rPr>
      <w:bCs/>
    </w:rPr>
  </w:style>
  <w:style w:type="paragraph" w:customStyle="1" w:styleId="alineja">
    <w:name w:val="alineja"/>
    <w:basedOn w:val="Navaden"/>
    <w:rsid w:val="00564686"/>
    <w:pPr>
      <w:numPr>
        <w:numId w:val="8"/>
      </w:numPr>
    </w:pPr>
  </w:style>
  <w:style w:type="paragraph" w:customStyle="1" w:styleId="SlogNaslov4RazmikvrsticVsaj145pt">
    <w:name w:val="Slog Naslov 4 + Razmik vrstic:  Vsaj 145 pt"/>
    <w:basedOn w:val="Naslov4"/>
    <w:rsid w:val="007D7B4E"/>
    <w:pPr>
      <w:spacing w:before="240" w:after="120" w:line="290" w:lineRule="atLeast"/>
    </w:pPr>
    <w:rPr>
      <w:bCs/>
    </w:rPr>
  </w:style>
  <w:style w:type="character" w:styleId="Poudarek">
    <w:name w:val="Emphasis"/>
    <w:uiPriority w:val="20"/>
    <w:qFormat/>
    <w:rsid w:val="00274B7F"/>
    <w:rPr>
      <w:i/>
      <w:iCs/>
    </w:rPr>
  </w:style>
  <w:style w:type="paragraph" w:customStyle="1" w:styleId="SlogNaslov3rdea">
    <w:name w:val="Slog Naslov 3 + rdeča"/>
    <w:basedOn w:val="Naslov3"/>
    <w:link w:val="SlogNaslov3rdeaZnak"/>
    <w:rsid w:val="000B41FC"/>
    <w:rPr>
      <w:bCs/>
      <w:iCs/>
      <w:color w:val="FF0000"/>
    </w:rPr>
  </w:style>
  <w:style w:type="paragraph" w:customStyle="1" w:styleId="SlogSlogNaslov3rdeaSamodejno">
    <w:name w:val="Slog Slog Naslov 3 + rdeča + Samodejno"/>
    <w:basedOn w:val="SlogNaslov3rdea"/>
    <w:link w:val="SlogSlogNaslov3rdeaSamodejnoZnak"/>
    <w:rsid w:val="000C6C8D"/>
    <w:rPr>
      <w:color w:val="auto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link w:val="Naslov3"/>
    <w:rsid w:val="001A6062"/>
    <w:rPr>
      <w:b/>
      <w:i/>
      <w:sz w:val="26"/>
      <w:lang w:val="x-none" w:eastAsia="x-none"/>
    </w:rPr>
  </w:style>
  <w:style w:type="character" w:customStyle="1" w:styleId="SlogNaslov3rdeaZnak">
    <w:name w:val="Slog Naslov 3 + rdeča Znak"/>
    <w:link w:val="SlogNaslov3rdea"/>
    <w:rsid w:val="001F3963"/>
    <w:rPr>
      <w:b/>
      <w:bCs/>
      <w:i/>
      <w:iCs/>
      <w:color w:val="FF0000"/>
      <w:sz w:val="26"/>
      <w:lang w:val="x-none" w:eastAsia="x-none"/>
    </w:rPr>
  </w:style>
  <w:style w:type="character" w:customStyle="1" w:styleId="SlogSlogNaslov3rdeaSamodejnoZnak">
    <w:name w:val="Slog Slog Naslov 3 + rdeča + Samodejno Znak"/>
    <w:basedOn w:val="SlogNaslov3rdeaZnak"/>
    <w:link w:val="SlogSlogNaslov3rdeaSamodejno"/>
    <w:rsid w:val="000C6C8D"/>
    <w:rPr>
      <w:b/>
      <w:bCs/>
      <w:i/>
      <w:iCs/>
      <w:color w:val="FF0000"/>
      <w:sz w:val="26"/>
      <w:lang w:val="x-none" w:eastAsia="x-none"/>
    </w:rPr>
  </w:style>
  <w:style w:type="numbering" w:customStyle="1" w:styleId="SlogVrstinaoznaka">
    <w:name w:val="Slog Vrstična oznaka"/>
    <w:basedOn w:val="Brezseznama"/>
    <w:rsid w:val="000078D1"/>
    <w:pPr>
      <w:numPr>
        <w:numId w:val="9"/>
      </w:numPr>
    </w:pPr>
  </w:style>
  <w:style w:type="paragraph" w:customStyle="1" w:styleId="Otevilenje-1nivo">
    <w:name w:val="Oštevilčenje - 1.nivo"/>
    <w:basedOn w:val="Navaden"/>
    <w:link w:val="Otevilenje-1nivoZnak"/>
    <w:rsid w:val="00F525CC"/>
    <w:pPr>
      <w:numPr>
        <w:numId w:val="10"/>
      </w:numPr>
      <w:spacing w:before="120"/>
    </w:pPr>
    <w:rPr>
      <w:lang w:val="x-none" w:eastAsia="x-none"/>
    </w:rPr>
  </w:style>
  <w:style w:type="paragraph" w:customStyle="1" w:styleId="Natevanje1nivo">
    <w:name w:val="Naštevanje 1.nivo"/>
    <w:basedOn w:val="Navaden"/>
    <w:rsid w:val="00575FFF"/>
  </w:style>
  <w:style w:type="paragraph" w:customStyle="1" w:styleId="Natevanje1">
    <w:name w:val="Naštevanje (1)"/>
    <w:basedOn w:val="Navaden"/>
    <w:rsid w:val="00461A6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SlogLevo">
    <w:name w:val="Slog Levo"/>
    <w:basedOn w:val="Navaden"/>
    <w:rsid w:val="007F3B33"/>
    <w:pPr>
      <w:spacing w:before="120"/>
      <w:jc w:val="left"/>
    </w:pPr>
  </w:style>
  <w:style w:type="paragraph" w:customStyle="1" w:styleId="Otevilenje-2nivo">
    <w:name w:val="Oštevilčenje - 2.nivo"/>
    <w:basedOn w:val="Navaden"/>
    <w:rsid w:val="007F3B33"/>
    <w:pPr>
      <w:numPr>
        <w:numId w:val="12"/>
      </w:numPr>
      <w:spacing w:before="60"/>
    </w:pPr>
    <w:rPr>
      <w:snapToGrid w:val="0"/>
    </w:rPr>
  </w:style>
  <w:style w:type="paragraph" w:styleId="Otevilenseznam2">
    <w:name w:val="List Number 2"/>
    <w:basedOn w:val="Navaden"/>
    <w:rsid w:val="00F03842"/>
    <w:pPr>
      <w:keepNext w:val="0"/>
      <w:numPr>
        <w:numId w:val="11"/>
      </w:numPr>
    </w:pPr>
  </w:style>
  <w:style w:type="paragraph" w:customStyle="1" w:styleId="SlogNaslov3RazmikvrsticVsaj145pt">
    <w:name w:val="Slog Naslov 3 + Razmik vrstic:  Vsaj 145 pt"/>
    <w:basedOn w:val="Naslov3"/>
    <w:rsid w:val="00A83384"/>
    <w:pPr>
      <w:spacing w:line="290" w:lineRule="atLeast"/>
    </w:pPr>
    <w:rPr>
      <w:bCs/>
      <w:iCs/>
    </w:rPr>
  </w:style>
  <w:style w:type="character" w:customStyle="1" w:styleId="Otevilenje-1nivoZnak">
    <w:name w:val="Oštevilčenje - 1.nivo Znak"/>
    <w:link w:val="Otevilenje-1nivo"/>
    <w:rsid w:val="00FB4160"/>
    <w:rPr>
      <w:rFonts w:ascii="Arial" w:hAnsi="Arial"/>
      <w:sz w:val="22"/>
      <w:lang w:val="x-none" w:eastAsia="x-none"/>
    </w:rPr>
  </w:style>
  <w:style w:type="character" w:customStyle="1" w:styleId="text2">
    <w:name w:val="text2"/>
    <w:basedOn w:val="Privzetapisavaodstavka"/>
    <w:rsid w:val="00EE6441"/>
  </w:style>
  <w:style w:type="paragraph" w:customStyle="1" w:styleId="SlogNaslov4rdea">
    <w:name w:val="Slog Naslov 4 + rdeča"/>
    <w:basedOn w:val="Naslov4"/>
    <w:rsid w:val="00F34588"/>
    <w:rPr>
      <w:bCs/>
      <w:color w:val="FF0000"/>
    </w:rPr>
  </w:style>
  <w:style w:type="character" w:customStyle="1" w:styleId="apple-style-span">
    <w:name w:val="apple-style-span"/>
    <w:rsid w:val="00A478AF"/>
  </w:style>
  <w:style w:type="paragraph" w:styleId="Odstavekseznama">
    <w:name w:val="List Paragraph"/>
    <w:basedOn w:val="Navaden"/>
    <w:uiPriority w:val="34"/>
    <w:qFormat/>
    <w:rsid w:val="00590EB0"/>
    <w:pPr>
      <w:ind w:left="708"/>
    </w:pPr>
  </w:style>
  <w:style w:type="character" w:customStyle="1" w:styleId="Naslov1Znak">
    <w:name w:val="Naslov 1 Znak"/>
    <w:link w:val="Naslov1"/>
    <w:rsid w:val="00D84769"/>
    <w:rPr>
      <w:b/>
      <w:caps/>
      <w:spacing w:val="10"/>
      <w:kern w:val="28"/>
      <w:sz w:val="24"/>
      <w:szCs w:val="24"/>
    </w:rPr>
  </w:style>
  <w:style w:type="character" w:customStyle="1" w:styleId="NogaZnak">
    <w:name w:val="Noga Znak"/>
    <w:link w:val="Noga"/>
    <w:rsid w:val="00B16E2E"/>
    <w:rPr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be\UTILITY\ASTR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BF1C376236754CAA0813B49B793C77" ma:contentTypeVersion="3" ma:contentTypeDescription="Ustvari nov dokument." ma:contentTypeScope="" ma:versionID="938115587a0ade66ec5f156031f8658e">
  <xsd:schema xmlns:xsd="http://www.w3.org/2001/XMLSchema" xmlns:xs="http://www.w3.org/2001/XMLSchema" xmlns:p="http://schemas.microsoft.com/office/2006/metadata/properties" xmlns:ns2="f8d62ff5-56ef-4bdf-a5e1-76be276e820f" targetNamespace="http://schemas.microsoft.com/office/2006/metadata/properties" ma:root="true" ma:fieldsID="3ed93cd9ec3b20c3616ea7d5c7ba5f44" ns2:_="">
    <xsd:import namespace="f8d62ff5-56ef-4bdf-a5e1-76be276e82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62ff5-56ef-4bdf-a5e1-76be276e8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7B479-D33D-4ED6-BF83-FFBFD667D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664E1-695D-4019-B602-4693918AC2C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8ab2ec7-ad67-46d5-9134-de17a704f837"/>
    <ds:schemaRef ds:uri="81176920-0f25-4f2e-be96-560811c8b2d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6A45AA-0F9D-423D-B0D1-01595C88CD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1D35A1-FA45-4FAE-8467-27A1E0A254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19E2DC-E038-4A5C-B341-BAB888A798C5}"/>
</file>

<file path=docProps/app.xml><?xml version="1.0" encoding="utf-8"?>
<Properties xmlns="http://schemas.openxmlformats.org/officeDocument/2006/extended-properties" xmlns:vt="http://schemas.openxmlformats.org/officeDocument/2006/docPropsVTypes">
  <Template>ASTRAN.DOT</Template>
  <TotalTime>267</TotalTime>
  <Pages>9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VSEBINA</vt:lpstr>
    </vt:vector>
  </TitlesOfParts>
  <Company>IBE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VSEBINA</dc:title>
  <dc:subject/>
  <dc:creator>Irena MIKOLIC</dc:creator>
  <cp:keywords/>
  <dc:description/>
  <cp:lastModifiedBy>Damjan Lenarčič</cp:lastModifiedBy>
  <cp:revision>33</cp:revision>
  <cp:lastPrinted>2024-08-02T08:12:00Z</cp:lastPrinted>
  <dcterms:created xsi:type="dcterms:W3CDTF">2022-04-05T12:29:00Z</dcterms:created>
  <dcterms:modified xsi:type="dcterms:W3CDTF">2025-04-03T10:50:00Z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0x010100F7BF1C376236754CAA0813B49B793C77</vt:lpwstr>
  </property>
</Properties>
</file>